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6412BF">
        <w:fldChar w:fldCharType="begin"/>
      </w:r>
      <w:r w:rsidR="006412BF">
        <w:instrText xml:space="preserve"> DOCVARIABLE ceh_info \* MERGEFORMAT </w:instrText>
      </w:r>
      <w:r w:rsidR="006412BF">
        <w:fldChar w:fldCharType="separate"/>
      </w:r>
      <w:r w:rsidR="00544C38" w:rsidRPr="00544C38">
        <w:rPr>
          <w:rStyle w:val="a9"/>
        </w:rPr>
        <w:t>Акционерное Общество "Нижегородский водоканал"</w:t>
      </w:r>
      <w:r w:rsidR="006412BF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4654AF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654AF">
              <w:rPr>
                <w:rFonts w:ascii="Times New Roman" w:hAnsi="Times New Roman"/>
                <w:sz w:val="20"/>
                <w:szCs w:val="20"/>
              </w:rPr>
              <w:t xml:space="preserve">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87456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</w:t>
            </w:r>
          </w:p>
        </w:tc>
        <w:tc>
          <w:tcPr>
            <w:tcW w:w="3118" w:type="dxa"/>
            <w:vAlign w:val="center"/>
          </w:tcPr>
          <w:p w:rsidR="00AF1EDF" w:rsidRPr="00F06873" w:rsidRDefault="0087456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</w:t>
            </w:r>
          </w:p>
        </w:tc>
        <w:tc>
          <w:tcPr>
            <w:tcW w:w="1063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7456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1169" w:type="dxa"/>
            <w:vAlign w:val="center"/>
          </w:tcPr>
          <w:p w:rsidR="00AF1EDF" w:rsidRPr="00F06873" w:rsidRDefault="0087456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169" w:type="dxa"/>
            <w:vAlign w:val="center"/>
          </w:tcPr>
          <w:p w:rsidR="00AF1EDF" w:rsidRPr="00F06873" w:rsidRDefault="0087456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87456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487</w:t>
            </w:r>
          </w:p>
        </w:tc>
        <w:tc>
          <w:tcPr>
            <w:tcW w:w="3118" w:type="dxa"/>
            <w:vAlign w:val="center"/>
          </w:tcPr>
          <w:p w:rsidR="00AF1EDF" w:rsidRPr="00F06873" w:rsidRDefault="0087456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487</w:t>
            </w:r>
          </w:p>
        </w:tc>
        <w:tc>
          <w:tcPr>
            <w:tcW w:w="1063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7456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267</w:t>
            </w:r>
          </w:p>
        </w:tc>
        <w:tc>
          <w:tcPr>
            <w:tcW w:w="1169" w:type="dxa"/>
            <w:vAlign w:val="center"/>
          </w:tcPr>
          <w:p w:rsidR="00AF1EDF" w:rsidRPr="00F06873" w:rsidRDefault="0087456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</w:t>
            </w:r>
          </w:p>
        </w:tc>
        <w:tc>
          <w:tcPr>
            <w:tcW w:w="1169" w:type="dxa"/>
            <w:vAlign w:val="center"/>
          </w:tcPr>
          <w:p w:rsidR="00AF1EDF" w:rsidRPr="00F06873" w:rsidRDefault="0087456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1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87456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3118" w:type="dxa"/>
            <w:vAlign w:val="center"/>
          </w:tcPr>
          <w:p w:rsidR="00AF1EDF" w:rsidRPr="00F06873" w:rsidRDefault="0087456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1063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87456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169" w:type="dxa"/>
            <w:vAlign w:val="center"/>
          </w:tcPr>
          <w:p w:rsidR="00AF1EDF" w:rsidRPr="00F06873" w:rsidRDefault="0087456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1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544C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544C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87456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06873" w:rsidRDefault="0087456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87456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44C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30"/>
        <w:gridCol w:w="44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5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proofErr w:type="gramStart"/>
            <w:r w:rsidRPr="00F06873">
              <w:rPr>
                <w:color w:val="000000"/>
                <w:sz w:val="16"/>
                <w:szCs w:val="16"/>
              </w:rPr>
              <w:t>да,нет</w:t>
            </w:r>
            <w:proofErr w:type="spellEnd"/>
            <w:proofErr w:type="gram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gridSpan w:val="2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544C38" w:rsidRPr="00F06873" w:rsidTr="004654AF">
        <w:tc>
          <w:tcPr>
            <w:tcW w:w="959" w:type="dxa"/>
            <w:shd w:val="clear" w:color="auto" w:fill="auto"/>
            <w:vAlign w:val="center"/>
          </w:tcPr>
          <w:p w:rsidR="00544C38" w:rsidRPr="00F06873" w:rsidRDefault="00544C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544C38" w:rsidRPr="00544C38" w:rsidRDefault="00544C38" w:rsidP="001B19D8">
            <w:pPr>
              <w:jc w:val="center"/>
              <w:rPr>
                <w:b/>
                <w:sz w:val="18"/>
                <w:szCs w:val="18"/>
              </w:rPr>
            </w:pPr>
            <w:r w:rsidRPr="00544C38">
              <w:rPr>
                <w:b/>
                <w:sz w:val="18"/>
                <w:szCs w:val="18"/>
              </w:rPr>
              <w:t>Автозаводский водопроводный участок, (ул. Фучика, 40А)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44C38" w:rsidRPr="00F06873" w:rsidTr="004654AF">
        <w:tc>
          <w:tcPr>
            <w:tcW w:w="959" w:type="dxa"/>
            <w:shd w:val="clear" w:color="auto" w:fill="auto"/>
            <w:vAlign w:val="center"/>
          </w:tcPr>
          <w:p w:rsidR="00544C38" w:rsidRPr="00F06873" w:rsidRDefault="00544C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44C38" w:rsidRPr="00544C38" w:rsidRDefault="00544C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44C38" w:rsidRPr="00F06873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4C38" w:rsidRPr="00F06873" w:rsidTr="004654AF">
        <w:tc>
          <w:tcPr>
            <w:tcW w:w="959" w:type="dxa"/>
            <w:shd w:val="clear" w:color="auto" w:fill="auto"/>
            <w:vAlign w:val="center"/>
          </w:tcPr>
          <w:p w:rsidR="00544C38" w:rsidRDefault="00544C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44C38" w:rsidRPr="00544C38" w:rsidRDefault="00544C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4C38" w:rsidRPr="00F06873" w:rsidTr="004654AF">
        <w:tc>
          <w:tcPr>
            <w:tcW w:w="959" w:type="dxa"/>
            <w:shd w:val="clear" w:color="auto" w:fill="auto"/>
            <w:vAlign w:val="center"/>
          </w:tcPr>
          <w:p w:rsidR="00544C38" w:rsidRDefault="00544C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44C38" w:rsidRPr="00544C38" w:rsidRDefault="00544C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МТС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44C38" w:rsidRDefault="00544C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4654AF">
        <w:tc>
          <w:tcPr>
            <w:tcW w:w="959" w:type="dxa"/>
            <w:shd w:val="clear" w:color="auto" w:fill="auto"/>
            <w:vAlign w:val="center"/>
          </w:tcPr>
          <w:p w:rsidR="00E51BE0" w:rsidRPr="00F06873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b/>
                <w:sz w:val="18"/>
                <w:szCs w:val="18"/>
              </w:rPr>
            </w:pPr>
            <w:r w:rsidRPr="00E7033A">
              <w:rPr>
                <w:b/>
                <w:sz w:val="18"/>
                <w:szCs w:val="18"/>
              </w:rPr>
              <w:t>Автозаводский канализационный участок (ул. Фучика, 40) – Канализационные насосные станции Автозаводского района</w:t>
            </w:r>
          </w:p>
          <w:p w:rsidR="008C69FC" w:rsidRPr="00E7033A" w:rsidRDefault="008C69FC" w:rsidP="00A07F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A3249" w:rsidRPr="00F06873" w:rsidTr="002A3249">
        <w:trPr>
          <w:cantSplit/>
          <w:trHeight w:val="213"/>
        </w:trPr>
        <w:tc>
          <w:tcPr>
            <w:tcW w:w="959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24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Pr="00F0687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E7033A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(КНС №10 пр. Ленина, 94б)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Pr="00F06873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b/>
                <w:sz w:val="18"/>
                <w:szCs w:val="18"/>
              </w:rPr>
            </w:pPr>
            <w:r w:rsidRPr="000569D3">
              <w:rPr>
                <w:b/>
                <w:sz w:val="18"/>
                <w:szCs w:val="18"/>
              </w:rPr>
              <w:t>Автотранспортный цех, (г. Кстово, пер. Советский, 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Pr="00F0687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 27057 гос.№ Е976ТМ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Pr="00F06873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 2705 гос.№ Е102СН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 27057-Бизнес, гос. № Т421ЕТ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 27057-Бизнес, гос. № Т414ЕТ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 27057-Бизнес, гос. № Т411ЕТ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 27057-Бизнес, гос. № Т430ЕТ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b/>
                <w:sz w:val="18"/>
                <w:szCs w:val="18"/>
              </w:rPr>
            </w:pPr>
            <w:r w:rsidRPr="000569D3">
              <w:rPr>
                <w:b/>
                <w:sz w:val="18"/>
                <w:szCs w:val="18"/>
              </w:rPr>
              <w:t xml:space="preserve">Автотранспортный цех, (Нагорный водопроводный участок (ул. </w:t>
            </w:r>
            <w:proofErr w:type="spellStart"/>
            <w:r w:rsidRPr="000569D3">
              <w:rPr>
                <w:b/>
                <w:sz w:val="18"/>
                <w:szCs w:val="18"/>
              </w:rPr>
              <w:t>Салганская</w:t>
            </w:r>
            <w:proofErr w:type="spellEnd"/>
            <w:r w:rsidRPr="000569D3">
              <w:rPr>
                <w:b/>
                <w:sz w:val="18"/>
                <w:szCs w:val="18"/>
              </w:rPr>
              <w:t>, 5))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ГАЗ-33023 гос.№ Е103СН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ГАЗ-3034L3, гос. № К411МО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ГАЗ-2705, гос. № К335АВ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Газель NEXT A32R33, гос. № Х025СТ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бортовой Чайка-сервис 27845В с КМУ, на шасси ГАЗОН NEXT, гос. № Т847АХ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мастерская Макар-2322MD на шасси ГАЗОН NEXT, гос.№ Т122ЕТ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A3249" w:rsidRPr="00F06873" w:rsidTr="002A3249">
        <w:tc>
          <w:tcPr>
            <w:tcW w:w="959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24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b/>
                <w:sz w:val="18"/>
                <w:szCs w:val="18"/>
              </w:rPr>
            </w:pPr>
            <w:r w:rsidRPr="000569D3">
              <w:rPr>
                <w:b/>
                <w:sz w:val="18"/>
                <w:szCs w:val="18"/>
              </w:rPr>
              <w:t>Автотранспортный цех, (</w:t>
            </w:r>
            <w:proofErr w:type="spellStart"/>
            <w:r w:rsidRPr="000569D3">
              <w:rPr>
                <w:b/>
                <w:sz w:val="18"/>
                <w:szCs w:val="18"/>
              </w:rPr>
              <w:t>Сормовский</w:t>
            </w:r>
            <w:proofErr w:type="spellEnd"/>
            <w:r w:rsidRPr="000569D3">
              <w:rPr>
                <w:b/>
                <w:sz w:val="18"/>
                <w:szCs w:val="18"/>
              </w:rPr>
              <w:t xml:space="preserve"> водопроводный участок (ул. Иванова, 9А))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 27057-Бизнес, гос. № Х973СН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КАМАЗ-43118-1, гос. № Е117АР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 27057, гос. № Е984СО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мастерская С41R13 на шасси ГАЗОН NEXT, гос.№ С395СА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мастерская С41R13 на шасси ГАЗОН NEXT, гос.№ С241СЕ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(Экскаватор-погрузчик JCB 3СХ 14М2WM, гос. № 6816НТ 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Газель NEXT A32R33, гос. № Х657СА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мастерская Макар-2322MD на шасси ГАЗОН NEXT, гос.№ Т184ЕТ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C69FC" w:rsidRPr="000569D3" w:rsidRDefault="00E51BE0" w:rsidP="008C69FC">
            <w:pPr>
              <w:jc w:val="center"/>
              <w:rPr>
                <w:b/>
                <w:sz w:val="18"/>
                <w:szCs w:val="18"/>
              </w:rPr>
            </w:pPr>
            <w:r w:rsidRPr="000569D3">
              <w:rPr>
                <w:b/>
                <w:sz w:val="18"/>
                <w:szCs w:val="18"/>
              </w:rPr>
              <w:t>Автотранспортный цех, (ул. Ларина, 20)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 специальный на шасси КАМАЗ-42371, гос.№ К192КО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 ПАЗ-4234-04, гос.№ С956ХЕ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(Автомобиль легковой ЛАДА </w:t>
            </w:r>
            <w:proofErr w:type="spellStart"/>
            <w:r>
              <w:rPr>
                <w:sz w:val="18"/>
                <w:szCs w:val="18"/>
              </w:rPr>
              <w:t>Ларгус</w:t>
            </w:r>
            <w:proofErr w:type="spellEnd"/>
            <w:r>
              <w:rPr>
                <w:sz w:val="18"/>
                <w:szCs w:val="18"/>
              </w:rPr>
              <w:t>, гос. № С700ХМ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 ПАЗ-4234-04, гос.№ Т632АЕ 152)</w:t>
            </w:r>
          </w:p>
          <w:p w:rsidR="002A3249" w:rsidRPr="000569D3" w:rsidRDefault="002A3249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A3249" w:rsidRPr="00F06873" w:rsidTr="002A3249">
        <w:tc>
          <w:tcPr>
            <w:tcW w:w="959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2A3249" w:rsidRPr="002A3249" w:rsidRDefault="002A3249" w:rsidP="002A3249">
            <w:pPr>
              <w:jc w:val="center"/>
              <w:rPr>
                <w:sz w:val="18"/>
                <w:szCs w:val="18"/>
              </w:rPr>
            </w:pPr>
            <w:r w:rsidRPr="002A3249">
              <w:rPr>
                <w:sz w:val="18"/>
                <w:szCs w:val="18"/>
              </w:rPr>
              <w:t>24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 ПАЗ-4234-04, гос.№ Т608АЕ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Газель NEXT A32R33, гос. № Х519СХ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бортовой Чайка-сервис 27845В с КМУ, на шасси ГАЗОН NEXT, гос. № Т886АХ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КАМАЗ-Т2530 65115-37, гос.№ Т130ЕТ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автогидроподъемника автомобильного (Спец. машина Автогидроподъемник АГП-18 на шасси ГАЗ-47195, гос.№ Т440ЕТ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8C69FC" w:rsidRDefault="00E51BE0" w:rsidP="00A07F13">
            <w:pPr>
              <w:jc w:val="center"/>
              <w:rPr>
                <w:b/>
                <w:sz w:val="16"/>
                <w:szCs w:val="16"/>
              </w:rPr>
            </w:pPr>
            <w:r w:rsidRPr="008C69FC">
              <w:rPr>
                <w:b/>
                <w:sz w:val="16"/>
                <w:szCs w:val="16"/>
              </w:rPr>
              <w:t>Автотранспортный цех, (Нижегородская станция аэрации (Набережная гребного канала, д.1))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КАМАЗ-65115-62, гос.№ К215МО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КАМАЗ-65115, гос.№ В179СВ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КАМАЗ-65115, гос.№ В182СВ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КАМАЗ-65115, гос.№ В180СВ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КАМАЗ-65115-62, гос.№ К213МО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 27057, гос. № Е983СО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КАМАЗ-65115-62, гос.№ К214МО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 ПАЗ-4234-04, гос.№ С895СЕ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 ПАЗ-4234-04, гос.№ С948ХЕ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(Спец. машина КО-514 для очистки канализационных сетей на шасси КАМАЗ-43253, гос. № С889ХЕ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мастерская Макар-2322MD на шасси ГАЗОН NEXT, гос.№ Т211ЕТ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 (Бульдозер Б 10 МБ 0121 В4 рег. № 6842НТ 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b/>
                <w:sz w:val="18"/>
                <w:szCs w:val="18"/>
              </w:rPr>
            </w:pPr>
            <w:r w:rsidRPr="000569D3">
              <w:rPr>
                <w:b/>
                <w:sz w:val="18"/>
                <w:szCs w:val="18"/>
              </w:rPr>
              <w:t>Автотранспортный цех, (Заречный водопроводный эксплуатационный участок (ул. Деревообделочная, 1А))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мастерская С41R13 на шасси ГАЗОН NEXT, гос.№ С251СЕ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(Автомобиль легковой ЛАДА </w:t>
            </w:r>
            <w:proofErr w:type="spellStart"/>
            <w:r>
              <w:rPr>
                <w:sz w:val="18"/>
                <w:szCs w:val="18"/>
              </w:rPr>
              <w:t>Ларгус</w:t>
            </w:r>
            <w:proofErr w:type="spellEnd"/>
            <w:r>
              <w:rPr>
                <w:sz w:val="18"/>
                <w:szCs w:val="18"/>
              </w:rPr>
              <w:t>, гос. № С798ХМ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(Экскаватор-погрузчик JCB 3СХ 14М2WM, гос. № 6815НТ 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Газель NEXT A32R33, гос. № Х556СК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бортовой Чайка-сервис 27845В с КМУ, на шасси ГАЗОН NEXT, гос. № Т953АХ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мастерская Макар-2322MD на шасси ГАЗОН NEXT, гос.№ Т273ЕТ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b/>
                <w:sz w:val="18"/>
                <w:szCs w:val="18"/>
              </w:rPr>
            </w:pPr>
            <w:r w:rsidRPr="000569D3">
              <w:rPr>
                <w:b/>
                <w:sz w:val="18"/>
                <w:szCs w:val="18"/>
              </w:rPr>
              <w:t>Автотранспортный цех (Заречный канализационный эксплуатационный участок (Коминтерна,41А))</w:t>
            </w:r>
          </w:p>
          <w:p w:rsidR="008C69FC" w:rsidRPr="000569D3" w:rsidRDefault="008C69FC" w:rsidP="00A07F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(Спец. машина КО-560 с </w:t>
            </w:r>
            <w:proofErr w:type="spellStart"/>
            <w:r>
              <w:rPr>
                <w:sz w:val="18"/>
                <w:szCs w:val="18"/>
              </w:rPr>
              <w:t>илососным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каналопромывочным</w:t>
            </w:r>
            <w:proofErr w:type="spellEnd"/>
            <w:r>
              <w:rPr>
                <w:sz w:val="18"/>
                <w:szCs w:val="18"/>
              </w:rPr>
              <w:t xml:space="preserve"> оборудованием на шасси КАМАЗ-65115-397, гос. № С963СТ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Газель NEXT A32R33, гос. № Х058СТ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Газель NEXT A32R33, гос. № Х040СТ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Автомобиль Газель NEXT A32R33, гос. № Х514СО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бортовой Чайка-сервис 27845В с КМУ, на шасси ГАЗОН NEXT, гос. № Т957АХ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b/>
                <w:sz w:val="18"/>
                <w:szCs w:val="18"/>
              </w:rPr>
            </w:pPr>
            <w:r w:rsidRPr="000569D3">
              <w:rPr>
                <w:b/>
                <w:sz w:val="18"/>
                <w:szCs w:val="18"/>
              </w:rPr>
              <w:t>Автотранспортный цех, (Автозаводский канализационный участок (ул. Фучика, 40))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(Автомобиль </w:t>
            </w:r>
            <w:proofErr w:type="spellStart"/>
            <w:r>
              <w:rPr>
                <w:sz w:val="18"/>
                <w:szCs w:val="18"/>
              </w:rPr>
              <w:t>ГАЗель</w:t>
            </w:r>
            <w:proofErr w:type="spellEnd"/>
            <w:r>
              <w:rPr>
                <w:sz w:val="18"/>
                <w:szCs w:val="18"/>
              </w:rPr>
              <w:t xml:space="preserve"> NEXT, гос. № Х402УЕ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(Спец. машина КО-514 для очистки канализационных сетей на шасси КАМАЗ-43253, гос. № Т909АМ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мастерская Макар-2322MD на шасси ГАЗОН NEXT, гос.№ Т131ЕТ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(Автомобиль мастерская Макар-2322MD на шасси ГАЗОН NEXT, гос.№ Т276ЕТ 152)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8C69FC" w:rsidRDefault="00E51BE0" w:rsidP="00A07F13">
            <w:pPr>
              <w:jc w:val="center"/>
              <w:rPr>
                <w:b/>
                <w:sz w:val="16"/>
                <w:szCs w:val="16"/>
              </w:rPr>
            </w:pPr>
            <w:r w:rsidRPr="008C69FC">
              <w:rPr>
                <w:b/>
                <w:sz w:val="16"/>
                <w:szCs w:val="16"/>
              </w:rPr>
              <w:t>Автотранспортный цех,</w:t>
            </w:r>
          </w:p>
          <w:p w:rsidR="00E51BE0" w:rsidRPr="000569D3" w:rsidRDefault="00E51BE0" w:rsidP="00A07F13">
            <w:pPr>
              <w:jc w:val="center"/>
              <w:rPr>
                <w:b/>
                <w:sz w:val="18"/>
                <w:szCs w:val="18"/>
              </w:rPr>
            </w:pPr>
            <w:r w:rsidRPr="008C69FC">
              <w:rPr>
                <w:b/>
                <w:sz w:val="16"/>
                <w:szCs w:val="16"/>
              </w:rPr>
              <w:t xml:space="preserve"> (ул. Ларина, 20)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51BE0" w:rsidRPr="00F06873" w:rsidTr="002A3249">
        <w:tc>
          <w:tcPr>
            <w:tcW w:w="959" w:type="dxa"/>
            <w:shd w:val="clear" w:color="auto" w:fill="auto"/>
            <w:vAlign w:val="center"/>
          </w:tcPr>
          <w:p w:rsidR="00E51BE0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51BE0" w:rsidRPr="000569D3" w:rsidRDefault="00E51BE0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51BE0" w:rsidRDefault="00E51BE0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Pr="00F0687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8C69FC" w:rsidRDefault="00A07F13" w:rsidP="00A07F13">
            <w:pPr>
              <w:jc w:val="center"/>
              <w:rPr>
                <w:b/>
                <w:sz w:val="16"/>
                <w:szCs w:val="16"/>
              </w:rPr>
            </w:pPr>
            <w:r w:rsidRPr="008C69FC">
              <w:rPr>
                <w:b/>
                <w:sz w:val="16"/>
                <w:szCs w:val="16"/>
              </w:rPr>
              <w:t>Аппарат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Pr="00F0687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Аппарат управления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Pr="00F0687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строительству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информационным технологиям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25AE5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</w:t>
            </w:r>
            <w:r w:rsidR="00525AE5">
              <w:rPr>
                <w:sz w:val="18"/>
                <w:szCs w:val="18"/>
              </w:rPr>
              <w:t xml:space="preserve"> заместителя</w:t>
            </w:r>
          </w:p>
          <w:p w:rsidR="00525AE5" w:rsidRDefault="00525AE5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генерального</w:t>
            </w:r>
          </w:p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директора по строительству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Исполнительный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 главного инженера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Отдел по ГО и ЧС (ул. Должанская 2В)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пожарной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гражданской обороны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гражданской обороны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Инвестиционно-кредитный отдел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Отдел внутренних проверок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(GPS)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Отдел планирования и договорной работы (ул. Должанская 2В)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Отдел проектирования (ул. Должанская 2В)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Отдел строительного контроля (ул. Должанская 2В)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 геодезического контроля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Проектная группа директора по строительству (ул. Должанская 2В)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 проектов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Сметный отдел (ул. Должанская 2В)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мониторингу цен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5C661D">
              <w:rPr>
                <w:b/>
                <w:sz w:val="18"/>
                <w:szCs w:val="18"/>
              </w:rPr>
              <w:t>Отдел информационно-технического развития (ул. Должанская 2В)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24-1А (24А)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24-2А (24А)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24-3А (24А)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25-1А (25А)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25-2А (25А)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5C661D">
              <w:rPr>
                <w:b/>
                <w:sz w:val="18"/>
                <w:szCs w:val="18"/>
              </w:rPr>
              <w:t>Отдел главного энергетика (ул. Ларина 20)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5C661D">
              <w:rPr>
                <w:b/>
                <w:sz w:val="18"/>
                <w:szCs w:val="18"/>
              </w:rPr>
              <w:t>Сметная группа (ул. Должанская 2В)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5C661D">
              <w:rPr>
                <w:b/>
                <w:sz w:val="18"/>
                <w:szCs w:val="18"/>
              </w:rPr>
              <w:t>Отдел технической политики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5C661D">
              <w:rPr>
                <w:b/>
                <w:sz w:val="18"/>
                <w:szCs w:val="18"/>
              </w:rPr>
              <w:t>Группа по внедрению бережливого производства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8C69FC" w:rsidRDefault="00A07F13" w:rsidP="00A07F13">
            <w:pPr>
              <w:jc w:val="center"/>
              <w:rPr>
                <w:b/>
                <w:sz w:val="16"/>
                <w:szCs w:val="16"/>
              </w:rPr>
            </w:pPr>
            <w:r w:rsidRPr="008C69FC">
              <w:rPr>
                <w:b/>
                <w:sz w:val="16"/>
                <w:szCs w:val="16"/>
              </w:rPr>
              <w:t xml:space="preserve">Управление по работе с </w:t>
            </w:r>
            <w:proofErr w:type="gramStart"/>
            <w:r w:rsidRPr="008C69FC">
              <w:rPr>
                <w:b/>
                <w:sz w:val="16"/>
                <w:szCs w:val="16"/>
              </w:rPr>
              <w:t>персоналом  (</w:t>
            </w:r>
            <w:proofErr w:type="gramEnd"/>
            <w:r w:rsidRPr="008C69FC">
              <w:rPr>
                <w:b/>
                <w:sz w:val="16"/>
                <w:szCs w:val="16"/>
              </w:rPr>
              <w:t>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Отдел подбора, оценки и развития персонала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Служба кадрового администрирования - Отдел кадрового учета производственного блока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(1 категории) (</w:t>
            </w:r>
            <w:proofErr w:type="spellStart"/>
            <w:r>
              <w:rPr>
                <w:sz w:val="18"/>
                <w:szCs w:val="18"/>
              </w:rPr>
              <w:t>Салганская</w:t>
            </w:r>
            <w:proofErr w:type="spellEnd"/>
            <w:r>
              <w:rPr>
                <w:sz w:val="18"/>
                <w:szCs w:val="18"/>
              </w:rPr>
              <w:t>, 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5C661D">
              <w:rPr>
                <w:b/>
                <w:sz w:val="18"/>
                <w:szCs w:val="18"/>
              </w:rPr>
              <w:t>Служба безопасности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Отдел охраны и режима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 (Ново-</w:t>
            </w:r>
            <w:proofErr w:type="spellStart"/>
            <w:r>
              <w:rPr>
                <w:sz w:val="18"/>
                <w:szCs w:val="18"/>
              </w:rPr>
              <w:t>Сормовская</w:t>
            </w:r>
            <w:proofErr w:type="spellEnd"/>
            <w:r>
              <w:rPr>
                <w:sz w:val="18"/>
                <w:szCs w:val="18"/>
              </w:rPr>
              <w:t xml:space="preserve"> в/</w:t>
            </w:r>
            <w:proofErr w:type="spellStart"/>
            <w:r>
              <w:rPr>
                <w:sz w:val="18"/>
                <w:szCs w:val="18"/>
              </w:rPr>
              <w:t>ст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5C661D">
              <w:rPr>
                <w:b/>
                <w:sz w:val="18"/>
                <w:szCs w:val="18"/>
              </w:rPr>
              <w:t>Служба информационных технологий 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Отдел прикладного программирования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i/>
                <w:sz w:val="18"/>
                <w:szCs w:val="18"/>
              </w:rPr>
            </w:pPr>
            <w:r w:rsidRPr="005C661D">
              <w:rPr>
                <w:i/>
                <w:sz w:val="18"/>
                <w:szCs w:val="18"/>
              </w:rPr>
              <w:t>Проектная группа по цифровой трансформации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проектов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5C661D">
              <w:rPr>
                <w:b/>
                <w:sz w:val="18"/>
                <w:szCs w:val="18"/>
              </w:rPr>
              <w:t>Управление по закупкам и снабжению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5C661D">
              <w:rPr>
                <w:b/>
                <w:sz w:val="18"/>
                <w:szCs w:val="18"/>
              </w:rPr>
              <w:t>Управление стратегического развития и контроля (ул. Керченская, 15 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5C661D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Pr="00F06873" w:rsidRDefault="00A07F13" w:rsidP="00A07F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8B3A4B" w:rsidRDefault="00A07F13" w:rsidP="00A07F13">
            <w:pPr>
              <w:jc w:val="center"/>
              <w:rPr>
                <w:b/>
                <w:sz w:val="18"/>
                <w:szCs w:val="18"/>
              </w:rPr>
            </w:pPr>
            <w:r w:rsidRPr="008B3A4B">
              <w:rPr>
                <w:b/>
                <w:sz w:val="18"/>
                <w:szCs w:val="18"/>
              </w:rPr>
              <w:t>Административно-хозяйственная служба (ул. Керченская, 15А)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Pr="00F0687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8B3A4B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уборке территории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Pr="00F0687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8B3A4B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Мойщик посуды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07F13" w:rsidRPr="00F06873" w:rsidTr="002A3249">
        <w:tc>
          <w:tcPr>
            <w:tcW w:w="959" w:type="dxa"/>
            <w:shd w:val="clear" w:color="auto" w:fill="auto"/>
            <w:vAlign w:val="center"/>
          </w:tcPr>
          <w:p w:rsidR="00A07F13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07F13" w:rsidRPr="008B3A4B" w:rsidRDefault="00A07F13" w:rsidP="00A07F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07F13" w:rsidRDefault="00A07F13" w:rsidP="00A07F13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F0763" w:rsidRPr="00F06873" w:rsidTr="002A3249">
        <w:tc>
          <w:tcPr>
            <w:tcW w:w="959" w:type="dxa"/>
            <w:shd w:val="clear" w:color="auto" w:fill="auto"/>
            <w:vAlign w:val="center"/>
          </w:tcPr>
          <w:p w:rsidR="00AF0763" w:rsidRPr="00F06873" w:rsidRDefault="00AF0763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F0763" w:rsidRPr="008C69FC" w:rsidRDefault="00AF0763" w:rsidP="009311D6">
            <w:pPr>
              <w:jc w:val="center"/>
              <w:rPr>
                <w:b/>
                <w:sz w:val="16"/>
                <w:szCs w:val="16"/>
              </w:rPr>
            </w:pPr>
            <w:r w:rsidRPr="008C69FC">
              <w:rPr>
                <w:b/>
                <w:sz w:val="16"/>
                <w:szCs w:val="16"/>
              </w:rPr>
              <w:t>ВНС «</w:t>
            </w:r>
            <w:proofErr w:type="spellStart"/>
            <w:r w:rsidRPr="008C69FC">
              <w:rPr>
                <w:b/>
                <w:sz w:val="16"/>
                <w:szCs w:val="16"/>
              </w:rPr>
              <w:t>Высоковская</w:t>
            </w:r>
            <w:proofErr w:type="spellEnd"/>
            <w:r w:rsidRPr="008C69FC">
              <w:rPr>
                <w:b/>
                <w:sz w:val="16"/>
                <w:szCs w:val="16"/>
              </w:rPr>
              <w:t xml:space="preserve">» (ул. Деловая, 12)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F0763" w:rsidRPr="00F06873" w:rsidTr="002A3249">
        <w:tc>
          <w:tcPr>
            <w:tcW w:w="959" w:type="dxa"/>
            <w:shd w:val="clear" w:color="auto" w:fill="auto"/>
            <w:vAlign w:val="center"/>
          </w:tcPr>
          <w:p w:rsidR="00AF0763" w:rsidRPr="00F06873" w:rsidRDefault="00AF0763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F0763" w:rsidRPr="005A223E" w:rsidRDefault="00AF0763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F0763" w:rsidRPr="00F06873" w:rsidRDefault="00AF0763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Pr="00F06873" w:rsidRDefault="00BE543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8C69FC" w:rsidRDefault="00BE5434" w:rsidP="009311D6">
            <w:pPr>
              <w:jc w:val="center"/>
              <w:rPr>
                <w:b/>
                <w:sz w:val="16"/>
                <w:szCs w:val="16"/>
              </w:rPr>
            </w:pPr>
            <w:r w:rsidRPr="008C69FC">
              <w:rPr>
                <w:b/>
                <w:sz w:val="16"/>
                <w:szCs w:val="16"/>
              </w:rPr>
              <w:t>Дорожный и ремонтно-строительный участок (Набережная гребного канала, д.1)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Pr="00F06873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423D7D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Pr="00F06873" w:rsidRDefault="00BE543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9814D1" w:rsidRDefault="00BE5434" w:rsidP="009311D6">
            <w:pPr>
              <w:jc w:val="center"/>
              <w:rPr>
                <w:b/>
                <w:sz w:val="18"/>
                <w:szCs w:val="18"/>
              </w:rPr>
            </w:pPr>
            <w:r w:rsidRPr="009814D1">
              <w:rPr>
                <w:b/>
                <w:sz w:val="18"/>
                <w:szCs w:val="18"/>
              </w:rPr>
              <w:t>Заречный водопроводный участок, (ул. Деревообделочная, 1А)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Pr="00F06873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9814D1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Pr="00F06873" w:rsidRDefault="00BE543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D6517A" w:rsidRDefault="00BE5434" w:rsidP="009311D6">
            <w:pPr>
              <w:jc w:val="center"/>
              <w:rPr>
                <w:b/>
                <w:sz w:val="18"/>
                <w:szCs w:val="18"/>
              </w:rPr>
            </w:pPr>
            <w:r w:rsidRPr="00D6517A">
              <w:rPr>
                <w:b/>
                <w:sz w:val="18"/>
                <w:szCs w:val="18"/>
              </w:rPr>
              <w:t>Заречный цех водоснабжения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Pr="00F06873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D6517A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D6517A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D6517A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D6517A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D6517A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начальника цеха-начальник станции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Pr="00F06873" w:rsidRDefault="00BE543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5C78CE" w:rsidRDefault="00BE5434" w:rsidP="009311D6">
            <w:pPr>
              <w:jc w:val="center"/>
              <w:rPr>
                <w:b/>
                <w:sz w:val="18"/>
                <w:szCs w:val="18"/>
              </w:rPr>
            </w:pPr>
            <w:r w:rsidRPr="005C78CE">
              <w:rPr>
                <w:b/>
                <w:sz w:val="18"/>
                <w:szCs w:val="18"/>
              </w:rPr>
              <w:t xml:space="preserve">Служба по эксплуатации сетей и сооружений водоснабжения и водоотведения </w:t>
            </w:r>
            <w:proofErr w:type="spellStart"/>
            <w:r w:rsidRPr="005C78CE">
              <w:rPr>
                <w:b/>
                <w:sz w:val="18"/>
                <w:szCs w:val="18"/>
              </w:rPr>
              <w:t>Кстовского</w:t>
            </w:r>
            <w:proofErr w:type="spellEnd"/>
            <w:r w:rsidRPr="005C78CE">
              <w:rPr>
                <w:b/>
                <w:sz w:val="18"/>
                <w:szCs w:val="18"/>
              </w:rPr>
              <w:t xml:space="preserve"> района (г. Кстово, пер. Советский, 5)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Pr="00F06873" w:rsidRDefault="00BE543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5C78CE" w:rsidRDefault="00BE5434" w:rsidP="009311D6">
            <w:pPr>
              <w:jc w:val="center"/>
              <w:rPr>
                <w:i/>
                <w:sz w:val="18"/>
                <w:szCs w:val="18"/>
              </w:rPr>
            </w:pPr>
            <w:r w:rsidRPr="005C78CE">
              <w:rPr>
                <w:i/>
                <w:sz w:val="18"/>
                <w:szCs w:val="18"/>
              </w:rPr>
              <w:t>Участок «Ждановский»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Pr="00F06873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5C78CE" w:rsidRDefault="00BE5434" w:rsidP="009311D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E5434" w:rsidRPr="00F06873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Default="00BE543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5C78CE" w:rsidRDefault="00BE5434" w:rsidP="009311D6">
            <w:pPr>
              <w:jc w:val="center"/>
              <w:rPr>
                <w:i/>
                <w:sz w:val="18"/>
                <w:szCs w:val="18"/>
              </w:rPr>
            </w:pPr>
            <w:r w:rsidRPr="005C78CE">
              <w:rPr>
                <w:i/>
                <w:sz w:val="18"/>
                <w:szCs w:val="18"/>
              </w:rPr>
              <w:t>Участок по ремонту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BE5434" w:rsidRPr="00F06873" w:rsidTr="002A3249">
        <w:tc>
          <w:tcPr>
            <w:tcW w:w="959" w:type="dxa"/>
            <w:shd w:val="clear" w:color="auto" w:fill="auto"/>
            <w:vAlign w:val="center"/>
          </w:tcPr>
          <w:p w:rsidR="00BE5434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E5434" w:rsidRPr="005C78CE" w:rsidRDefault="00BE543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BE5434" w:rsidRDefault="00BE543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Pr="00F06873" w:rsidRDefault="00717C5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282081" w:rsidRDefault="00717C54" w:rsidP="009311D6">
            <w:pPr>
              <w:jc w:val="center"/>
              <w:rPr>
                <w:b/>
                <w:sz w:val="18"/>
                <w:szCs w:val="18"/>
              </w:rPr>
            </w:pPr>
            <w:r w:rsidRPr="00282081">
              <w:rPr>
                <w:b/>
                <w:sz w:val="18"/>
                <w:szCs w:val="18"/>
              </w:rPr>
              <w:t xml:space="preserve">Нагорный водопроводный участок (ул. </w:t>
            </w:r>
            <w:proofErr w:type="spellStart"/>
            <w:r w:rsidRPr="00282081">
              <w:rPr>
                <w:b/>
                <w:sz w:val="18"/>
                <w:szCs w:val="18"/>
              </w:rPr>
              <w:t>Салганская</w:t>
            </w:r>
            <w:proofErr w:type="spellEnd"/>
            <w:r w:rsidRPr="00282081">
              <w:rPr>
                <w:b/>
                <w:sz w:val="18"/>
                <w:szCs w:val="18"/>
              </w:rPr>
              <w:t>, 5)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Pr="00F0687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282081" w:rsidRDefault="00717C54" w:rsidP="009311D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282081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материально-технического снабжения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Pr="00F06873" w:rsidRDefault="00717C5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b/>
                <w:sz w:val="18"/>
                <w:szCs w:val="18"/>
              </w:rPr>
            </w:pPr>
            <w:r w:rsidRPr="007108B3">
              <w:rPr>
                <w:b/>
                <w:sz w:val="18"/>
                <w:szCs w:val="18"/>
              </w:rPr>
              <w:t xml:space="preserve">Нижегородская станция аэрации (Набережная гребного канала, д.1)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Pr="00F0687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Pr="00F06873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по строительству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3-1А (3А)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стиральных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Гладильщик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i/>
                <w:sz w:val="18"/>
                <w:szCs w:val="18"/>
              </w:rPr>
            </w:pPr>
            <w:r w:rsidRPr="007108B3">
              <w:rPr>
                <w:i/>
                <w:sz w:val="18"/>
                <w:szCs w:val="18"/>
              </w:rPr>
              <w:t xml:space="preserve">Участок по обслуживанию технологического и вспомогательного оборудования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i/>
                <w:sz w:val="18"/>
                <w:szCs w:val="18"/>
              </w:rPr>
            </w:pPr>
            <w:r w:rsidRPr="007108B3">
              <w:rPr>
                <w:i/>
                <w:sz w:val="18"/>
                <w:szCs w:val="18"/>
              </w:rPr>
              <w:t xml:space="preserve">Участок по обслуживанию энергетического оборудования и </w:t>
            </w:r>
            <w:proofErr w:type="spellStart"/>
            <w:r w:rsidRPr="007108B3">
              <w:rPr>
                <w:i/>
                <w:sz w:val="18"/>
                <w:szCs w:val="18"/>
              </w:rPr>
              <w:t>КИПиА</w:t>
            </w:r>
            <w:proofErr w:type="spellEnd"/>
            <w:r w:rsidRPr="007108B3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инженер-энергетик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 энергетик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i/>
                <w:sz w:val="18"/>
                <w:szCs w:val="18"/>
              </w:rPr>
            </w:pPr>
            <w:r w:rsidRPr="007108B3">
              <w:rPr>
                <w:i/>
                <w:sz w:val="18"/>
                <w:szCs w:val="18"/>
              </w:rPr>
              <w:t xml:space="preserve">Центральная диспетчерская служба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сменный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i/>
                <w:sz w:val="18"/>
                <w:szCs w:val="18"/>
              </w:rPr>
            </w:pPr>
            <w:r w:rsidRPr="007108B3">
              <w:rPr>
                <w:i/>
                <w:sz w:val="18"/>
                <w:szCs w:val="18"/>
              </w:rPr>
              <w:t>Цех биологической очистки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A276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</w:t>
            </w:r>
            <w:r w:rsidR="00A276D3"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Инженер-механик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Оператор на </w:t>
            </w:r>
            <w:proofErr w:type="spellStart"/>
            <w:r>
              <w:rPr>
                <w:sz w:val="18"/>
                <w:szCs w:val="18"/>
              </w:rPr>
              <w:t>аэротенках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отстойниках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Оператор </w:t>
            </w:r>
            <w:proofErr w:type="spellStart"/>
            <w:r>
              <w:rPr>
                <w:sz w:val="18"/>
                <w:szCs w:val="18"/>
              </w:rPr>
              <w:t>хлораторной</w:t>
            </w:r>
            <w:proofErr w:type="spellEnd"/>
            <w:r>
              <w:rPr>
                <w:sz w:val="18"/>
                <w:szCs w:val="18"/>
              </w:rPr>
              <w:t xml:space="preserve"> установки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КОБК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i/>
                <w:sz w:val="18"/>
                <w:szCs w:val="18"/>
              </w:rPr>
            </w:pPr>
            <w:r w:rsidRPr="007108B3">
              <w:rPr>
                <w:i/>
                <w:sz w:val="18"/>
                <w:szCs w:val="18"/>
              </w:rPr>
              <w:t xml:space="preserve">Цех механической очистки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A276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</w:t>
            </w:r>
            <w:r w:rsidR="00A276D3"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Инженер-механик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отстойниках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песколовках и жироловках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решетке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i/>
                <w:sz w:val="18"/>
                <w:szCs w:val="18"/>
              </w:rPr>
            </w:pPr>
            <w:r w:rsidRPr="007108B3">
              <w:rPr>
                <w:i/>
                <w:sz w:val="18"/>
                <w:szCs w:val="18"/>
              </w:rPr>
              <w:t xml:space="preserve">Цех обработки осадка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A276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</w:t>
            </w:r>
            <w:r w:rsidR="00A276D3"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Инженер-механик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Оператор на </w:t>
            </w:r>
            <w:proofErr w:type="spellStart"/>
            <w:r>
              <w:rPr>
                <w:sz w:val="18"/>
                <w:szCs w:val="18"/>
              </w:rPr>
              <w:t>метантенках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17C54" w:rsidRPr="00F06873" w:rsidTr="002A3249">
        <w:tc>
          <w:tcPr>
            <w:tcW w:w="959" w:type="dxa"/>
            <w:shd w:val="clear" w:color="auto" w:fill="auto"/>
            <w:vAlign w:val="center"/>
          </w:tcPr>
          <w:p w:rsidR="00717C54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17C54" w:rsidRPr="007108B3" w:rsidRDefault="00717C54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установок по обезвоживанию осадка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17C54" w:rsidRDefault="00717C54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7108B3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Pr="00F06873" w:rsidRDefault="002D46CA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D04BBA" w:rsidRDefault="002D46CA" w:rsidP="009311D6">
            <w:pPr>
              <w:jc w:val="center"/>
              <w:rPr>
                <w:b/>
                <w:sz w:val="18"/>
                <w:szCs w:val="18"/>
              </w:rPr>
            </w:pPr>
            <w:r w:rsidRPr="00D04BBA">
              <w:rPr>
                <w:b/>
                <w:sz w:val="18"/>
                <w:szCs w:val="18"/>
              </w:rPr>
              <w:t>Ново-</w:t>
            </w:r>
            <w:proofErr w:type="spellStart"/>
            <w:r w:rsidRPr="00D04BBA">
              <w:rPr>
                <w:b/>
                <w:sz w:val="18"/>
                <w:szCs w:val="18"/>
              </w:rPr>
              <w:t>Сормовская</w:t>
            </w:r>
            <w:proofErr w:type="spellEnd"/>
            <w:r w:rsidRPr="00D04BBA">
              <w:rPr>
                <w:b/>
                <w:sz w:val="18"/>
                <w:szCs w:val="18"/>
              </w:rPr>
              <w:t xml:space="preserve"> водопроводная станция, (ул. Алебастровая, 91)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Pr="00F06873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D04BB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Pr="00F06873" w:rsidRDefault="002D46CA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A539BC" w:rsidRDefault="002D46CA" w:rsidP="009311D6">
            <w:pPr>
              <w:jc w:val="center"/>
              <w:rPr>
                <w:b/>
                <w:sz w:val="18"/>
                <w:szCs w:val="18"/>
              </w:rPr>
            </w:pPr>
            <w:r w:rsidRPr="00A539BC">
              <w:rPr>
                <w:b/>
                <w:sz w:val="18"/>
                <w:szCs w:val="18"/>
              </w:rPr>
              <w:t>Ремонтная служба Ремонтного управления, (ул. Баумана, 68)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Pr="00F06873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276D3" w:rsidRDefault="00A276D3" w:rsidP="009311D6">
            <w:pPr>
              <w:jc w:val="center"/>
              <w:rPr>
                <w:color w:val="2C2D2E"/>
                <w:sz w:val="18"/>
                <w:szCs w:val="18"/>
                <w:shd w:val="clear" w:color="auto" w:fill="FFFFFF"/>
              </w:rPr>
            </w:pPr>
            <w:r w:rsidRPr="00A276D3">
              <w:rPr>
                <w:color w:val="2C2D2E"/>
                <w:sz w:val="18"/>
                <w:szCs w:val="18"/>
                <w:shd w:val="clear" w:color="auto" w:fill="FFFFFF"/>
              </w:rPr>
              <w:t>Заместитель начальника</w:t>
            </w:r>
          </w:p>
          <w:p w:rsidR="002D46CA" w:rsidRPr="00A276D3" w:rsidRDefault="00A276D3" w:rsidP="009311D6">
            <w:pPr>
              <w:jc w:val="center"/>
              <w:rPr>
                <w:sz w:val="18"/>
                <w:szCs w:val="18"/>
              </w:rPr>
            </w:pPr>
            <w:r w:rsidRPr="00A276D3">
              <w:rPr>
                <w:color w:val="2C2D2E"/>
                <w:sz w:val="18"/>
                <w:szCs w:val="18"/>
                <w:shd w:val="clear" w:color="auto" w:fill="FFFFFF"/>
              </w:rPr>
              <w:t xml:space="preserve">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A539BC" w:rsidRDefault="002D46CA" w:rsidP="009311D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Pr="00F06873" w:rsidRDefault="002D46CA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642F25" w:rsidRDefault="002D46CA" w:rsidP="009311D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642F25">
              <w:rPr>
                <w:b/>
                <w:sz w:val="18"/>
                <w:szCs w:val="18"/>
              </w:rPr>
              <w:t>Сормовский</w:t>
            </w:r>
            <w:proofErr w:type="spellEnd"/>
            <w:r w:rsidRPr="00642F25">
              <w:rPr>
                <w:b/>
                <w:sz w:val="18"/>
                <w:szCs w:val="18"/>
              </w:rPr>
              <w:t xml:space="preserve"> водопроводный участок, (ул. Иванова, 9А)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Pr="00F06873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642F25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Pr="00F06873" w:rsidRDefault="002D46CA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702EB">
              <w:rPr>
                <w:b/>
                <w:sz w:val="18"/>
                <w:szCs w:val="18"/>
              </w:rPr>
              <w:t>Слудинская</w:t>
            </w:r>
            <w:proofErr w:type="spellEnd"/>
            <w:r w:rsidRPr="009702EB">
              <w:rPr>
                <w:b/>
                <w:sz w:val="18"/>
                <w:szCs w:val="18"/>
              </w:rPr>
              <w:t xml:space="preserve"> водопроводная станция, (пр. Гагарина, д. 31)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Pr="00F06873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Pr="00F06873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 (слесарь-ремонтник)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материально-технического снабжения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Коагулянщик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дистанционного пульта управления в водопроводно-канализационном хозяйстве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(1 подъем)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(1 подъем)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D46CA" w:rsidRPr="00F06873" w:rsidTr="002A3249">
        <w:tc>
          <w:tcPr>
            <w:tcW w:w="959" w:type="dxa"/>
            <w:shd w:val="clear" w:color="auto" w:fill="auto"/>
            <w:vAlign w:val="center"/>
          </w:tcPr>
          <w:p w:rsidR="002D46CA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D46CA" w:rsidRPr="009702EB" w:rsidRDefault="002D46CA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сменный 1 категории (цех по приготовления озона)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D46CA" w:rsidRDefault="002D46CA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311D6" w:rsidRPr="00F06873" w:rsidTr="002A3249">
        <w:tc>
          <w:tcPr>
            <w:tcW w:w="959" w:type="dxa"/>
            <w:shd w:val="clear" w:color="auto" w:fill="auto"/>
            <w:vAlign w:val="center"/>
          </w:tcPr>
          <w:p w:rsidR="009311D6" w:rsidRPr="00F06873" w:rsidRDefault="009311D6" w:rsidP="00931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9311D6" w:rsidRPr="00194117" w:rsidRDefault="009311D6" w:rsidP="009311D6">
            <w:pPr>
              <w:jc w:val="center"/>
              <w:rPr>
                <w:b/>
                <w:sz w:val="18"/>
                <w:szCs w:val="18"/>
              </w:rPr>
            </w:pPr>
            <w:r w:rsidRPr="00194117">
              <w:rPr>
                <w:b/>
                <w:sz w:val="18"/>
                <w:szCs w:val="18"/>
              </w:rPr>
              <w:t>Участок водолазных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311D6" w:rsidRPr="00F06873" w:rsidTr="002A3249">
        <w:tc>
          <w:tcPr>
            <w:tcW w:w="959" w:type="dxa"/>
            <w:shd w:val="clear" w:color="auto" w:fill="auto"/>
            <w:vAlign w:val="center"/>
          </w:tcPr>
          <w:p w:rsidR="009311D6" w:rsidRPr="00F06873" w:rsidRDefault="009311D6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9311D6" w:rsidRPr="00194117" w:rsidRDefault="009311D6" w:rsidP="009311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9311D6" w:rsidRPr="00F06873" w:rsidRDefault="009311D6" w:rsidP="009311D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Pr="00F06873" w:rsidRDefault="008B121B" w:rsidP="00C43D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8C69FC" w:rsidRDefault="008B121B" w:rsidP="00C43D20">
            <w:pPr>
              <w:jc w:val="center"/>
              <w:rPr>
                <w:b/>
                <w:sz w:val="16"/>
                <w:szCs w:val="16"/>
              </w:rPr>
            </w:pPr>
            <w:r w:rsidRPr="008C69FC">
              <w:rPr>
                <w:b/>
                <w:sz w:val="16"/>
                <w:szCs w:val="16"/>
              </w:rPr>
              <w:t>Химико-бактериологическая лаборатория при Нижегородской станции аэрации Управления контроля качества воды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Pr="00F06873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Pr="00F06873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инженер-химик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Инженер-микробиолог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– химик II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– химик II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Пробоотборщик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Пробоотборщик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121B" w:rsidRPr="00F06873" w:rsidTr="002A3249">
        <w:tc>
          <w:tcPr>
            <w:tcW w:w="959" w:type="dxa"/>
            <w:shd w:val="clear" w:color="auto" w:fill="auto"/>
            <w:vAlign w:val="center"/>
          </w:tcPr>
          <w:p w:rsidR="008B121B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B121B" w:rsidRPr="00DB559E" w:rsidRDefault="008B121B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B121B" w:rsidRDefault="008B121B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Pr="00F06873" w:rsidRDefault="00C23DE5" w:rsidP="00C43D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8C69FC" w:rsidRDefault="00C23DE5" w:rsidP="00C43D20">
            <w:pPr>
              <w:jc w:val="center"/>
              <w:rPr>
                <w:b/>
                <w:sz w:val="16"/>
                <w:szCs w:val="16"/>
              </w:rPr>
            </w:pPr>
            <w:r w:rsidRPr="008C69FC">
              <w:rPr>
                <w:b/>
                <w:sz w:val="16"/>
                <w:szCs w:val="16"/>
              </w:rPr>
              <w:t xml:space="preserve">Центральная химико-бактериологическая лаборатория при </w:t>
            </w:r>
            <w:proofErr w:type="spellStart"/>
            <w:r w:rsidRPr="008C69FC">
              <w:rPr>
                <w:b/>
                <w:sz w:val="16"/>
                <w:szCs w:val="16"/>
              </w:rPr>
              <w:t>Слудинской</w:t>
            </w:r>
            <w:proofErr w:type="spellEnd"/>
            <w:r w:rsidRPr="008C69FC">
              <w:rPr>
                <w:b/>
                <w:sz w:val="16"/>
                <w:szCs w:val="16"/>
              </w:rPr>
              <w:t xml:space="preserve"> водопроводной станции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Pr="00F06873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Pr="00F06873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инженер-химик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– химик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(химик)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Лаборант (бактериолог), РМ в </w:t>
            </w:r>
            <w:proofErr w:type="spellStart"/>
            <w:r>
              <w:rPr>
                <w:sz w:val="18"/>
                <w:szCs w:val="18"/>
              </w:rPr>
              <w:t>средоварочной</w:t>
            </w:r>
            <w:proofErr w:type="spellEnd"/>
            <w:r>
              <w:rPr>
                <w:sz w:val="18"/>
                <w:szCs w:val="18"/>
              </w:rPr>
              <w:t xml:space="preserve"> и стерилизационной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(бактериолог), РМ в посевной и рабочей комнате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(бактериолог), РМ в автоклавной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Инженер-бактериолог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C69FC" w:rsidRPr="00F06873" w:rsidTr="00F46D5A">
        <w:tc>
          <w:tcPr>
            <w:tcW w:w="959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65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gridSpan w:val="2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</w:tcPr>
          <w:p w:rsidR="008C69FC" w:rsidRPr="008C69FC" w:rsidRDefault="008C69FC" w:rsidP="008C69FC">
            <w:pPr>
              <w:jc w:val="center"/>
              <w:rPr>
                <w:sz w:val="18"/>
                <w:szCs w:val="18"/>
              </w:rPr>
            </w:pPr>
            <w:r w:rsidRPr="008C69FC">
              <w:rPr>
                <w:sz w:val="18"/>
                <w:szCs w:val="18"/>
              </w:rPr>
              <w:t>24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Инженер-бактериолог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 (химическое отделение 1 этаж)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 (химическое отделение 2 этаж)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 (бактериологическое отделение)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Пробоотборщик 3 разряда (отбор проб воды г. Нижнего Новгорода)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Пробоотборщик 3 разряда (отбор проб воды Нижегородской области, </w:t>
            </w:r>
            <w:proofErr w:type="spellStart"/>
            <w:r>
              <w:rPr>
                <w:sz w:val="18"/>
                <w:szCs w:val="18"/>
              </w:rPr>
              <w:t>Кстовского</w:t>
            </w:r>
            <w:proofErr w:type="spellEnd"/>
            <w:r>
              <w:rPr>
                <w:sz w:val="18"/>
                <w:szCs w:val="18"/>
              </w:rPr>
              <w:t xml:space="preserve"> района)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23DE5" w:rsidRPr="00F06873" w:rsidTr="002A3249">
        <w:tc>
          <w:tcPr>
            <w:tcW w:w="959" w:type="dxa"/>
            <w:shd w:val="clear" w:color="auto" w:fill="auto"/>
            <w:vAlign w:val="center"/>
          </w:tcPr>
          <w:p w:rsidR="00C23DE5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3DE5" w:rsidRPr="009B5B04" w:rsidRDefault="00C23DE5" w:rsidP="00C43D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23DE5" w:rsidRDefault="00C23DE5" w:rsidP="00C43D20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C23DE5" w:rsidRPr="009B5B04" w:rsidRDefault="00C23DE5" w:rsidP="00C23DE5">
      <w:r w:rsidRPr="00DB70BA">
        <w:t>Дата составления:</w:t>
      </w:r>
      <w:r w:rsidRPr="00883461">
        <w:rPr>
          <w:rStyle w:val="a9"/>
        </w:rPr>
        <w:t xml:space="preserve"> </w:t>
      </w:r>
      <w:r w:rsidR="006412BF">
        <w:fldChar w:fldCharType="begin"/>
      </w:r>
      <w:r w:rsidR="006412BF">
        <w:instrText xml:space="preserve"> DOCVARIABLE fill_date \* MERGEFORMAT </w:instrText>
      </w:r>
      <w:r w:rsidR="006412BF">
        <w:fldChar w:fldCharType="separate"/>
      </w:r>
      <w:r>
        <w:rPr>
          <w:rStyle w:val="a9"/>
        </w:rPr>
        <w:t>10.09.2021</w:t>
      </w:r>
      <w:r w:rsidR="006412BF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C23DE5" w:rsidRPr="00563412" w:rsidRDefault="00C23DE5" w:rsidP="00C23DE5">
      <w:pPr>
        <w:rPr>
          <w:sz w:val="8"/>
        </w:rPr>
      </w:pPr>
    </w:p>
    <w:p w:rsidR="00C23DE5" w:rsidRPr="003C5C39" w:rsidRDefault="00C23DE5" w:rsidP="00C23DE5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23DE5" w:rsidRPr="004E51DC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C23DE5" w:rsidRPr="004E51DC" w:rsidRDefault="00C23DE5" w:rsidP="00C43D20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C23DE5" w:rsidRPr="004E51DC" w:rsidRDefault="00C23DE5" w:rsidP="00C43D20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23DE5" w:rsidRPr="004E51DC" w:rsidRDefault="00C23DE5" w:rsidP="00C43D20">
            <w:pPr>
              <w:pStyle w:val="aa"/>
            </w:pPr>
          </w:p>
        </w:tc>
        <w:tc>
          <w:tcPr>
            <w:tcW w:w="284" w:type="dxa"/>
            <w:vAlign w:val="bottom"/>
          </w:tcPr>
          <w:p w:rsidR="00C23DE5" w:rsidRPr="004E51DC" w:rsidRDefault="00C23DE5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23DE5" w:rsidRPr="004E51DC" w:rsidRDefault="00C23DE5" w:rsidP="00C43D20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C23DE5" w:rsidRPr="004E51DC" w:rsidRDefault="00C23DE5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23DE5" w:rsidRPr="004E51DC" w:rsidRDefault="00C23DE5" w:rsidP="00C43D20">
            <w:pPr>
              <w:pStyle w:val="aa"/>
            </w:pPr>
          </w:p>
        </w:tc>
      </w:tr>
      <w:tr w:rsidR="00C23DE5" w:rsidRPr="000905BE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8C69FC" w:rsidRPr="00563412" w:rsidRDefault="008C69FC" w:rsidP="00C23DE5">
      <w:pPr>
        <w:rPr>
          <w:sz w:val="8"/>
        </w:rPr>
      </w:pPr>
    </w:p>
    <w:p w:rsidR="00C23DE5" w:rsidRPr="00642E12" w:rsidRDefault="00C23DE5" w:rsidP="00C23DE5">
      <w:r>
        <w:t>Ч</w:t>
      </w:r>
      <w:r w:rsidRPr="003C5C39">
        <w:t>лены комиссии по проведению специальной оценки условий труда: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707"/>
        <w:gridCol w:w="283"/>
        <w:gridCol w:w="1842"/>
        <w:gridCol w:w="284"/>
        <w:gridCol w:w="3260"/>
        <w:gridCol w:w="284"/>
        <w:gridCol w:w="1649"/>
      </w:tblGrid>
      <w:tr w:rsidR="00C23DE5" w:rsidRPr="004E51DC" w:rsidTr="00DA705C">
        <w:trPr>
          <w:trHeight w:val="284"/>
        </w:trPr>
        <w:tc>
          <w:tcPr>
            <w:tcW w:w="3707" w:type="dxa"/>
            <w:tcBorders>
              <w:bottom w:val="single" w:sz="4" w:space="0" w:color="auto"/>
            </w:tcBorders>
            <w:vAlign w:val="bottom"/>
          </w:tcPr>
          <w:p w:rsidR="00C23DE5" w:rsidRPr="004E51DC" w:rsidRDefault="00C23DE5" w:rsidP="00C43D20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C23DE5" w:rsidRPr="004E51DC" w:rsidRDefault="00C23DE5" w:rsidP="00C43D20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23DE5" w:rsidRPr="004E51DC" w:rsidRDefault="00C23DE5" w:rsidP="00C43D20">
            <w:pPr>
              <w:pStyle w:val="aa"/>
            </w:pPr>
          </w:p>
        </w:tc>
        <w:tc>
          <w:tcPr>
            <w:tcW w:w="284" w:type="dxa"/>
            <w:vAlign w:val="bottom"/>
          </w:tcPr>
          <w:p w:rsidR="00C23DE5" w:rsidRPr="004E51DC" w:rsidRDefault="00C23DE5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23DE5" w:rsidRPr="004E51DC" w:rsidRDefault="00C23DE5" w:rsidP="00C43D20">
            <w:pPr>
              <w:pStyle w:val="aa"/>
            </w:pPr>
            <w:r>
              <w:t xml:space="preserve">Харузин С.Ю. </w:t>
            </w:r>
          </w:p>
        </w:tc>
        <w:tc>
          <w:tcPr>
            <w:tcW w:w="284" w:type="dxa"/>
            <w:vAlign w:val="bottom"/>
          </w:tcPr>
          <w:p w:rsidR="00C23DE5" w:rsidRPr="004E51DC" w:rsidRDefault="00C23DE5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23DE5" w:rsidRPr="004E51DC" w:rsidRDefault="00C23DE5" w:rsidP="00C43D20">
            <w:pPr>
              <w:pStyle w:val="aa"/>
            </w:pPr>
          </w:p>
        </w:tc>
      </w:tr>
      <w:tr w:rsidR="00C23DE5" w:rsidRPr="000905BE" w:rsidTr="00DA705C">
        <w:trPr>
          <w:trHeight w:val="284"/>
        </w:trPr>
        <w:tc>
          <w:tcPr>
            <w:tcW w:w="3707" w:type="dxa"/>
            <w:tcBorders>
              <w:top w:val="single" w:sz="4" w:space="0" w:color="auto"/>
            </w:tcBorders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23DE5" w:rsidRPr="000905BE" w:rsidRDefault="00C23DE5" w:rsidP="00C43D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23DE5" w:rsidRPr="009B5B04" w:rsidTr="00DA705C">
        <w:trPr>
          <w:trHeight w:val="284"/>
        </w:trPr>
        <w:tc>
          <w:tcPr>
            <w:tcW w:w="3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>
              <w:t>Начальник отдела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</w:tr>
      <w:tr w:rsidR="00C23DE5" w:rsidRPr="009B5B04" w:rsidTr="00DA705C">
        <w:trPr>
          <w:trHeight w:val="284"/>
        </w:trPr>
        <w:tc>
          <w:tcPr>
            <w:tcW w:w="3707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(дата)</w:t>
            </w:r>
          </w:p>
        </w:tc>
      </w:tr>
      <w:tr w:rsidR="00C23DE5" w:rsidRPr="009B5B04" w:rsidTr="00DA705C">
        <w:trPr>
          <w:trHeight w:val="284"/>
        </w:trPr>
        <w:tc>
          <w:tcPr>
            <w:tcW w:w="3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>
              <w:t>Начальник отдела правового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</w:tr>
      <w:tr w:rsidR="00C23DE5" w:rsidRPr="009B5B04" w:rsidTr="00DA705C">
        <w:trPr>
          <w:trHeight w:val="284"/>
        </w:trPr>
        <w:tc>
          <w:tcPr>
            <w:tcW w:w="3707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(дата)</w:t>
            </w:r>
          </w:p>
        </w:tc>
      </w:tr>
      <w:tr w:rsidR="00C23DE5" w:rsidRPr="009B5B04" w:rsidTr="00DA705C">
        <w:trPr>
          <w:trHeight w:val="284"/>
        </w:trPr>
        <w:tc>
          <w:tcPr>
            <w:tcW w:w="3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</w:tr>
      <w:tr w:rsidR="00C23DE5" w:rsidRPr="009B5B04" w:rsidTr="00DA705C">
        <w:trPr>
          <w:trHeight w:val="284"/>
        </w:trPr>
        <w:tc>
          <w:tcPr>
            <w:tcW w:w="3707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(дата)</w:t>
            </w:r>
          </w:p>
        </w:tc>
      </w:tr>
      <w:tr w:rsidR="00C23DE5" w:rsidRPr="009B5B04" w:rsidTr="00DA705C">
        <w:trPr>
          <w:trHeight w:val="284"/>
        </w:trPr>
        <w:tc>
          <w:tcPr>
            <w:tcW w:w="3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Default="00C23DE5" w:rsidP="00C43D20">
            <w:pPr>
              <w:pStyle w:val="aa"/>
            </w:pPr>
            <w:r>
              <w:t>Специалист по охране труда</w:t>
            </w:r>
          </w:p>
          <w:p w:rsidR="00C23DE5" w:rsidRPr="009B5B04" w:rsidRDefault="00C23DE5" w:rsidP="00C43D20">
            <w:pPr>
              <w:pStyle w:val="aa"/>
            </w:pPr>
            <w:r>
              <w:t xml:space="preserve"> 1 категории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>
              <w:t>Скоморохова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</w:tr>
      <w:tr w:rsidR="00C23DE5" w:rsidRPr="009B5B04" w:rsidTr="00DA705C">
        <w:trPr>
          <w:trHeight w:val="284"/>
        </w:trPr>
        <w:tc>
          <w:tcPr>
            <w:tcW w:w="3707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(дата)</w:t>
            </w:r>
          </w:p>
        </w:tc>
      </w:tr>
    </w:tbl>
    <w:p w:rsidR="00C23DE5" w:rsidRPr="00563412" w:rsidRDefault="00C23DE5" w:rsidP="00C23DE5">
      <w:pPr>
        <w:rPr>
          <w:sz w:val="10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43D20" w:rsidRPr="00E7033A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  <w:r>
              <w:t>Начальник Автозаводского канализационного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  <w:r>
              <w:t>Скрипский В.Г.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</w:tr>
      <w:tr w:rsidR="00C43D20" w:rsidRPr="00E7033A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  <w:r w:rsidRPr="00E7033A">
              <w:rPr>
                <w:vertAlign w:val="superscript"/>
              </w:rPr>
              <w:t>(</w:t>
            </w:r>
            <w:proofErr w:type="gramStart"/>
            <w:r w:rsidRPr="00E7033A">
              <w:rPr>
                <w:vertAlign w:val="superscript"/>
              </w:rPr>
              <w:t>должность</w:t>
            </w:r>
            <w:proofErr w:type="gramEnd"/>
            <w:r w:rsidRPr="00E7033A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  <w:r w:rsidRPr="00E7033A">
              <w:rPr>
                <w:vertAlign w:val="superscript"/>
              </w:rPr>
              <w:t>(</w:t>
            </w:r>
            <w:proofErr w:type="gramStart"/>
            <w:r w:rsidRPr="00E7033A">
              <w:rPr>
                <w:vertAlign w:val="superscript"/>
              </w:rPr>
              <w:t>подпись</w:t>
            </w:r>
            <w:proofErr w:type="gramEnd"/>
            <w:r w:rsidRPr="00E7033A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  <w:r w:rsidRPr="00E7033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  <w:r w:rsidRPr="00E7033A">
              <w:rPr>
                <w:vertAlign w:val="superscript"/>
              </w:rPr>
              <w:t>(</w:t>
            </w:r>
            <w:proofErr w:type="gramStart"/>
            <w:r w:rsidRPr="00E7033A">
              <w:rPr>
                <w:vertAlign w:val="superscript"/>
              </w:rPr>
              <w:t>дата</w:t>
            </w:r>
            <w:proofErr w:type="gramEnd"/>
            <w:r w:rsidRPr="00E7033A">
              <w:rPr>
                <w:vertAlign w:val="superscript"/>
              </w:rPr>
              <w:t>)</w:t>
            </w:r>
          </w:p>
        </w:tc>
      </w:tr>
      <w:tr w:rsidR="00C43D20" w:rsidRPr="000569D3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Default="00C43D20" w:rsidP="00C43D20">
            <w:pPr>
              <w:pStyle w:val="aa"/>
            </w:pPr>
            <w:r>
              <w:t>Специалист по охране труда</w:t>
            </w:r>
          </w:p>
          <w:p w:rsidR="00C43D20" w:rsidRPr="000569D3" w:rsidRDefault="00C43D20" w:rsidP="00C43D20">
            <w:pPr>
              <w:pStyle w:val="aa"/>
            </w:pPr>
            <w:r>
              <w:t xml:space="preserve"> 1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0569D3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0569D3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0569D3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0569D3" w:rsidRDefault="00C43D20" w:rsidP="00C43D20">
            <w:pPr>
              <w:pStyle w:val="aa"/>
            </w:pPr>
            <w:r>
              <w:t>Кучин И.Д.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0569D3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0569D3" w:rsidRDefault="00C43D20" w:rsidP="00C43D20">
            <w:pPr>
              <w:pStyle w:val="aa"/>
            </w:pPr>
          </w:p>
        </w:tc>
      </w:tr>
      <w:tr w:rsidR="00C43D20" w:rsidRPr="000569D3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0569D3" w:rsidRDefault="00C43D20" w:rsidP="00C43D20">
            <w:pPr>
              <w:pStyle w:val="aa"/>
              <w:rPr>
                <w:vertAlign w:val="superscript"/>
              </w:rPr>
            </w:pPr>
            <w:r w:rsidRPr="000569D3">
              <w:rPr>
                <w:vertAlign w:val="superscript"/>
              </w:rPr>
              <w:t>(</w:t>
            </w:r>
            <w:proofErr w:type="gramStart"/>
            <w:r w:rsidRPr="000569D3">
              <w:rPr>
                <w:vertAlign w:val="superscript"/>
              </w:rPr>
              <w:t>должность</w:t>
            </w:r>
            <w:proofErr w:type="gramEnd"/>
            <w:r w:rsidRPr="000569D3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C43D20" w:rsidRPr="000569D3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0569D3" w:rsidRDefault="00C43D20" w:rsidP="00C43D20">
            <w:pPr>
              <w:pStyle w:val="aa"/>
              <w:rPr>
                <w:vertAlign w:val="superscript"/>
              </w:rPr>
            </w:pPr>
            <w:r w:rsidRPr="000569D3">
              <w:rPr>
                <w:vertAlign w:val="superscript"/>
              </w:rPr>
              <w:t>(</w:t>
            </w:r>
            <w:proofErr w:type="gramStart"/>
            <w:r w:rsidRPr="000569D3">
              <w:rPr>
                <w:vertAlign w:val="superscript"/>
              </w:rPr>
              <w:t>подпись</w:t>
            </w:r>
            <w:proofErr w:type="gramEnd"/>
            <w:r w:rsidRPr="000569D3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C43D20" w:rsidRPr="000569D3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0569D3" w:rsidRDefault="00C43D20" w:rsidP="00C43D20">
            <w:pPr>
              <w:pStyle w:val="aa"/>
              <w:rPr>
                <w:vertAlign w:val="superscript"/>
              </w:rPr>
            </w:pPr>
            <w:r w:rsidRPr="000569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0569D3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0569D3" w:rsidRDefault="00C43D20" w:rsidP="00C43D20">
            <w:pPr>
              <w:pStyle w:val="aa"/>
              <w:rPr>
                <w:vertAlign w:val="superscript"/>
              </w:rPr>
            </w:pPr>
            <w:r w:rsidRPr="000569D3">
              <w:rPr>
                <w:vertAlign w:val="superscript"/>
              </w:rPr>
              <w:t>(</w:t>
            </w:r>
            <w:proofErr w:type="gramStart"/>
            <w:r w:rsidRPr="000569D3">
              <w:rPr>
                <w:vertAlign w:val="superscript"/>
              </w:rPr>
              <w:t>дата</w:t>
            </w:r>
            <w:proofErr w:type="gramEnd"/>
            <w:r w:rsidRPr="000569D3">
              <w:rPr>
                <w:vertAlign w:val="superscript"/>
              </w:rPr>
              <w:t>)</w:t>
            </w:r>
          </w:p>
        </w:tc>
      </w:tr>
      <w:tr w:rsidR="00C43D20" w:rsidRPr="000569D3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9FC" w:rsidRDefault="008C69FC" w:rsidP="008C69FC">
            <w:pPr>
              <w:pStyle w:val="aa"/>
            </w:pPr>
            <w:r>
              <w:lastRenderedPageBreak/>
              <w:t xml:space="preserve">Специалист по охране труда </w:t>
            </w:r>
          </w:p>
          <w:p w:rsidR="00C43D20" w:rsidRPr="00E7033A" w:rsidRDefault="00C43D20" w:rsidP="008C69FC">
            <w:pPr>
              <w:pStyle w:val="aa"/>
            </w:pPr>
            <w:r>
              <w:t>1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  <w:r>
              <w:t>Соловьев М.Д.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E7033A" w:rsidRDefault="00C43D20" w:rsidP="00C43D20">
            <w:pPr>
              <w:pStyle w:val="aa"/>
            </w:pPr>
          </w:p>
        </w:tc>
      </w:tr>
      <w:tr w:rsidR="00C43D20" w:rsidRPr="000569D3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  <w:r w:rsidRPr="00E7033A">
              <w:rPr>
                <w:vertAlign w:val="superscript"/>
              </w:rPr>
              <w:t>(</w:t>
            </w:r>
            <w:proofErr w:type="gramStart"/>
            <w:r w:rsidRPr="00E7033A">
              <w:rPr>
                <w:vertAlign w:val="superscript"/>
              </w:rPr>
              <w:t>должность</w:t>
            </w:r>
            <w:proofErr w:type="gramEnd"/>
            <w:r w:rsidRPr="00E7033A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  <w:r w:rsidRPr="00E7033A">
              <w:rPr>
                <w:vertAlign w:val="superscript"/>
              </w:rPr>
              <w:t>(</w:t>
            </w:r>
            <w:proofErr w:type="gramStart"/>
            <w:r w:rsidRPr="00E7033A">
              <w:rPr>
                <w:vertAlign w:val="superscript"/>
              </w:rPr>
              <w:t>подпись</w:t>
            </w:r>
            <w:proofErr w:type="gramEnd"/>
            <w:r w:rsidRPr="00E7033A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  <w:r w:rsidRPr="00E7033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E7033A" w:rsidRDefault="00C43D20" w:rsidP="00C43D20">
            <w:pPr>
              <w:pStyle w:val="aa"/>
              <w:rPr>
                <w:vertAlign w:val="superscript"/>
              </w:rPr>
            </w:pPr>
            <w:r w:rsidRPr="00E7033A">
              <w:rPr>
                <w:vertAlign w:val="superscript"/>
              </w:rPr>
              <w:t>(</w:t>
            </w:r>
            <w:proofErr w:type="gramStart"/>
            <w:r w:rsidRPr="00E7033A">
              <w:rPr>
                <w:vertAlign w:val="superscript"/>
              </w:rPr>
              <w:t>дата</w:t>
            </w:r>
            <w:proofErr w:type="gramEnd"/>
            <w:r w:rsidRPr="00E7033A">
              <w:rPr>
                <w:vertAlign w:val="superscript"/>
              </w:rPr>
              <w:t>)</w:t>
            </w:r>
          </w:p>
        </w:tc>
      </w:tr>
    </w:tbl>
    <w:p w:rsidR="00C43D20" w:rsidRPr="00563412" w:rsidRDefault="00C43D20" w:rsidP="00C23DE5">
      <w:pPr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43D20" w:rsidRPr="00D6517A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9FC" w:rsidRDefault="008C69FC" w:rsidP="008C69FC">
            <w:pPr>
              <w:pStyle w:val="aa"/>
            </w:pPr>
            <w:r>
              <w:t>Специалист по охране труда</w:t>
            </w:r>
          </w:p>
          <w:p w:rsidR="00C43D20" w:rsidRPr="00D6517A" w:rsidRDefault="00C43D20" w:rsidP="008C69FC">
            <w:pPr>
              <w:pStyle w:val="aa"/>
            </w:pPr>
            <w:r>
              <w:t xml:space="preserve">1 категории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  <w:r>
              <w:t>Воронцова Т.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</w:tr>
      <w:tr w:rsidR="00C43D20" w:rsidRPr="00D6517A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  <w:r w:rsidRPr="00D6517A">
              <w:rPr>
                <w:vertAlign w:val="superscript"/>
              </w:rPr>
              <w:t>(</w:t>
            </w:r>
            <w:proofErr w:type="gramStart"/>
            <w:r w:rsidRPr="00D6517A">
              <w:rPr>
                <w:vertAlign w:val="superscript"/>
              </w:rPr>
              <w:t>должность</w:t>
            </w:r>
            <w:proofErr w:type="gramEnd"/>
            <w:r w:rsidRPr="00D6517A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  <w:r w:rsidRPr="00D6517A">
              <w:rPr>
                <w:vertAlign w:val="superscript"/>
              </w:rPr>
              <w:t>(</w:t>
            </w:r>
            <w:proofErr w:type="gramStart"/>
            <w:r w:rsidRPr="00D6517A">
              <w:rPr>
                <w:vertAlign w:val="superscript"/>
              </w:rPr>
              <w:t>подпись</w:t>
            </w:r>
            <w:proofErr w:type="gramEnd"/>
            <w:r w:rsidRPr="00D6517A">
              <w:rPr>
                <w:vertAlign w:val="superscript"/>
              </w:rPr>
              <w:t>)</w:t>
            </w:r>
          </w:p>
        </w:tc>
        <w:tc>
          <w:tcPr>
            <w:tcW w:w="284" w:type="dxa"/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  <w:r w:rsidRPr="00D651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  <w:r w:rsidRPr="00D6517A">
              <w:rPr>
                <w:vertAlign w:val="superscript"/>
              </w:rPr>
              <w:t>(</w:t>
            </w:r>
            <w:proofErr w:type="gramStart"/>
            <w:r w:rsidRPr="00D6517A">
              <w:rPr>
                <w:vertAlign w:val="superscript"/>
              </w:rPr>
              <w:t>дата</w:t>
            </w:r>
            <w:proofErr w:type="gramEnd"/>
            <w:r w:rsidRPr="00D6517A">
              <w:rPr>
                <w:vertAlign w:val="superscript"/>
              </w:rPr>
              <w:t>)</w:t>
            </w:r>
          </w:p>
        </w:tc>
      </w:tr>
    </w:tbl>
    <w:p w:rsidR="00C43D20" w:rsidRPr="00563412" w:rsidRDefault="00C43D20" w:rsidP="00C23DE5">
      <w:pPr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43D20" w:rsidRPr="005C78CE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9FC" w:rsidRDefault="00C43D20" w:rsidP="00C43D20">
            <w:pPr>
              <w:pStyle w:val="aa"/>
            </w:pPr>
            <w:r>
              <w:t>Специалист по охране труда</w:t>
            </w:r>
          </w:p>
          <w:p w:rsidR="00C43D20" w:rsidRPr="005C78CE" w:rsidRDefault="008C69FC" w:rsidP="00C43D20">
            <w:pPr>
              <w:pStyle w:val="aa"/>
            </w:pPr>
            <w:r>
              <w:t>1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  <w:r>
              <w:t>Петрова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</w:tr>
      <w:tr w:rsidR="00C43D20" w:rsidRPr="005C78CE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  <w:r w:rsidRPr="005C78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  <w:r w:rsidRPr="005C78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  <w:r w:rsidRPr="005C78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  <w:r w:rsidRPr="005C78CE">
              <w:rPr>
                <w:vertAlign w:val="superscript"/>
              </w:rPr>
              <w:t>(дата)</w:t>
            </w:r>
          </w:p>
        </w:tc>
      </w:tr>
      <w:tr w:rsidR="00C43D20" w:rsidRPr="005C78CE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  <w:r>
              <w:t xml:space="preserve">Начальник Службы по эксплуатации сетей и сооружения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района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C78CE" w:rsidRDefault="00385BE7" w:rsidP="00C43D20">
            <w:pPr>
              <w:pStyle w:val="aa"/>
            </w:pPr>
            <w:r>
              <w:t>Сяба А.В</w:t>
            </w:r>
            <w:r w:rsidR="00C43D20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C78CE" w:rsidRDefault="00C43D20" w:rsidP="00C43D20">
            <w:pPr>
              <w:pStyle w:val="aa"/>
            </w:pPr>
          </w:p>
        </w:tc>
      </w:tr>
      <w:tr w:rsidR="00C43D20" w:rsidRPr="005C78CE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  <w:r w:rsidRPr="005C78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  <w:r w:rsidRPr="005C78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  <w:r w:rsidRPr="005C78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5C78CE" w:rsidRDefault="00C43D20" w:rsidP="00C43D20">
            <w:pPr>
              <w:pStyle w:val="aa"/>
              <w:rPr>
                <w:vertAlign w:val="superscript"/>
              </w:rPr>
            </w:pPr>
            <w:r w:rsidRPr="005C78CE">
              <w:rPr>
                <w:vertAlign w:val="superscript"/>
              </w:rPr>
              <w:t>(дата)</w:t>
            </w:r>
          </w:p>
        </w:tc>
      </w:tr>
    </w:tbl>
    <w:p w:rsidR="00C43D20" w:rsidRPr="00563412" w:rsidRDefault="00C43D20" w:rsidP="00C43D20">
      <w:pPr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F46D5A" w:rsidTr="00F46D5A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20"/>
              </w:rPr>
            </w:pPr>
            <w:r w:rsidRPr="00F46D5A">
              <w:rPr>
                <w:sz w:val="20"/>
              </w:rPr>
              <w:t>Начальник Автотранспортного цеха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20"/>
              </w:rPr>
            </w:pPr>
            <w:r w:rsidRPr="00F46D5A">
              <w:rPr>
                <w:sz w:val="20"/>
              </w:rPr>
              <w:t>Суродин С.В.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20"/>
              </w:rPr>
            </w:pPr>
          </w:p>
        </w:tc>
      </w:tr>
      <w:tr w:rsidR="00F46D5A" w:rsidTr="00F46D5A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16"/>
                <w:szCs w:val="16"/>
              </w:rPr>
            </w:pPr>
            <w:r w:rsidRPr="00F46D5A">
              <w:rPr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16"/>
                <w:szCs w:val="16"/>
              </w:rPr>
            </w:pPr>
            <w:r w:rsidRPr="00F46D5A">
              <w:rPr>
                <w:sz w:val="16"/>
                <w:szCs w:val="16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16"/>
                <w:szCs w:val="16"/>
              </w:rPr>
            </w:pPr>
            <w:r w:rsidRPr="00F46D5A">
              <w:rPr>
                <w:sz w:val="16"/>
                <w:szCs w:val="16"/>
              </w:rPr>
              <w:t>(Ф.И.О.)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F46D5A" w:rsidRPr="00F46D5A" w:rsidRDefault="00F46D5A" w:rsidP="00F46D5A">
            <w:pPr>
              <w:jc w:val="center"/>
              <w:rPr>
                <w:sz w:val="16"/>
                <w:szCs w:val="16"/>
              </w:rPr>
            </w:pPr>
            <w:r w:rsidRPr="00F46D5A">
              <w:rPr>
                <w:sz w:val="16"/>
                <w:szCs w:val="16"/>
              </w:rPr>
              <w:t>(дата)</w:t>
            </w:r>
          </w:p>
        </w:tc>
      </w:tr>
    </w:tbl>
    <w:p w:rsidR="00C43D20" w:rsidRPr="00563412" w:rsidRDefault="00C43D20" w:rsidP="00C23DE5">
      <w:pPr>
        <w:rPr>
          <w:sz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43D20" w:rsidRPr="008B3A4B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8B3A4B" w:rsidRDefault="00C43D20" w:rsidP="00C43D20">
            <w:pPr>
              <w:pStyle w:val="aa"/>
            </w:pPr>
            <w:r>
              <w:t>Начальник Административно-хозяйственная службы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8B3A4B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8B3A4B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8B3A4B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8B3A4B" w:rsidRDefault="00C43D20" w:rsidP="00C43D20">
            <w:pPr>
              <w:pStyle w:val="aa"/>
            </w:pPr>
            <w:r>
              <w:t>Коновалов А.В.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8B3A4B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8B3A4B" w:rsidRDefault="00C43D20" w:rsidP="00C43D20">
            <w:pPr>
              <w:pStyle w:val="aa"/>
            </w:pPr>
          </w:p>
        </w:tc>
      </w:tr>
      <w:tr w:rsidR="00C43D20" w:rsidRPr="008B3A4B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8B3A4B" w:rsidRDefault="00C43D20" w:rsidP="00C43D20">
            <w:pPr>
              <w:pStyle w:val="aa"/>
              <w:rPr>
                <w:vertAlign w:val="superscript"/>
              </w:rPr>
            </w:pPr>
            <w:r w:rsidRPr="008B3A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3D20" w:rsidRPr="008B3A4B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8B3A4B" w:rsidRDefault="00C43D20" w:rsidP="00C43D20">
            <w:pPr>
              <w:pStyle w:val="aa"/>
              <w:rPr>
                <w:vertAlign w:val="superscript"/>
              </w:rPr>
            </w:pPr>
            <w:r w:rsidRPr="008B3A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3D20" w:rsidRPr="008B3A4B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8B3A4B" w:rsidRDefault="00C43D20" w:rsidP="00C43D20">
            <w:pPr>
              <w:pStyle w:val="aa"/>
              <w:rPr>
                <w:vertAlign w:val="superscript"/>
              </w:rPr>
            </w:pPr>
            <w:r w:rsidRPr="008B3A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8B3A4B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8B3A4B" w:rsidRDefault="00C43D20" w:rsidP="00C43D20">
            <w:pPr>
              <w:pStyle w:val="aa"/>
              <w:rPr>
                <w:vertAlign w:val="superscript"/>
              </w:rPr>
            </w:pPr>
            <w:r w:rsidRPr="008B3A4B">
              <w:rPr>
                <w:vertAlign w:val="superscript"/>
              </w:rPr>
              <w:t>(дата)</w:t>
            </w:r>
          </w:p>
        </w:tc>
      </w:tr>
    </w:tbl>
    <w:p w:rsidR="0045596C" w:rsidRPr="00563412" w:rsidRDefault="0045596C" w:rsidP="00C23DE5">
      <w:pPr>
        <w:rPr>
          <w:sz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43D20" w:rsidRPr="005A223E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Default="00C43D20" w:rsidP="00C43D20">
            <w:pPr>
              <w:pStyle w:val="aa"/>
            </w:pPr>
            <w:r>
              <w:t>Начальник Нагорного цеха</w:t>
            </w:r>
          </w:p>
          <w:p w:rsidR="00C43D20" w:rsidRPr="005A223E" w:rsidRDefault="00C43D20" w:rsidP="00C43D20">
            <w:pPr>
              <w:pStyle w:val="aa"/>
            </w:pPr>
            <w:r>
              <w:t xml:space="preserve"> 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5A223E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A223E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5A223E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A223E" w:rsidRDefault="00C43D20" w:rsidP="00C43D20">
            <w:pPr>
              <w:pStyle w:val="aa"/>
            </w:pPr>
            <w:r>
              <w:t>Панков Д.В.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5A223E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5A223E" w:rsidRDefault="00C43D20" w:rsidP="00C43D20">
            <w:pPr>
              <w:pStyle w:val="aa"/>
            </w:pPr>
          </w:p>
        </w:tc>
      </w:tr>
      <w:tr w:rsidR="00C43D20" w:rsidRPr="005A223E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5A223E" w:rsidRDefault="00C43D20" w:rsidP="00C43D20">
            <w:pPr>
              <w:pStyle w:val="aa"/>
              <w:rPr>
                <w:vertAlign w:val="superscript"/>
              </w:rPr>
            </w:pPr>
            <w:r w:rsidRPr="005A22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3D20" w:rsidRPr="005A223E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5A223E" w:rsidRDefault="00C43D20" w:rsidP="00C43D20">
            <w:pPr>
              <w:pStyle w:val="aa"/>
              <w:rPr>
                <w:vertAlign w:val="superscript"/>
              </w:rPr>
            </w:pPr>
            <w:r w:rsidRPr="005A22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3D20" w:rsidRPr="005A223E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5A223E" w:rsidRDefault="00C43D20" w:rsidP="00C43D20">
            <w:pPr>
              <w:pStyle w:val="aa"/>
              <w:rPr>
                <w:vertAlign w:val="superscript"/>
              </w:rPr>
            </w:pPr>
            <w:r w:rsidRPr="005A22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5A223E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5A223E" w:rsidRDefault="00C43D20" w:rsidP="00C43D20">
            <w:pPr>
              <w:pStyle w:val="aa"/>
              <w:rPr>
                <w:vertAlign w:val="superscript"/>
              </w:rPr>
            </w:pPr>
            <w:r w:rsidRPr="005A223E">
              <w:rPr>
                <w:vertAlign w:val="superscript"/>
              </w:rPr>
              <w:t>(дата)</w:t>
            </w:r>
          </w:p>
        </w:tc>
      </w:tr>
      <w:tr w:rsidR="00C43D20" w:rsidRPr="00423D7D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423D7D" w:rsidRDefault="00C43D20" w:rsidP="00C43D20">
            <w:pPr>
              <w:pStyle w:val="aa"/>
            </w:pPr>
            <w:r>
              <w:t>Начальник Дорожного и ремонтно-строительного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423D7D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423D7D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423D7D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423D7D" w:rsidRDefault="00C43D20" w:rsidP="00C43D20">
            <w:pPr>
              <w:pStyle w:val="aa"/>
            </w:pPr>
            <w:r>
              <w:t>Набоков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423D7D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423D7D" w:rsidRDefault="00C43D20" w:rsidP="00C43D20">
            <w:pPr>
              <w:pStyle w:val="aa"/>
            </w:pPr>
          </w:p>
        </w:tc>
      </w:tr>
      <w:tr w:rsidR="00C43D20" w:rsidRPr="00423D7D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423D7D" w:rsidRDefault="00C43D20" w:rsidP="00C43D20">
            <w:pPr>
              <w:pStyle w:val="aa"/>
              <w:rPr>
                <w:vertAlign w:val="superscript"/>
              </w:rPr>
            </w:pPr>
            <w:r w:rsidRPr="00423D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3D20" w:rsidRPr="00423D7D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423D7D" w:rsidRDefault="00C43D20" w:rsidP="00C43D20">
            <w:pPr>
              <w:pStyle w:val="aa"/>
              <w:rPr>
                <w:vertAlign w:val="superscript"/>
              </w:rPr>
            </w:pPr>
            <w:r w:rsidRPr="00423D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3D20" w:rsidRPr="00423D7D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423D7D" w:rsidRDefault="00C43D20" w:rsidP="00C43D20">
            <w:pPr>
              <w:pStyle w:val="aa"/>
              <w:rPr>
                <w:vertAlign w:val="superscript"/>
              </w:rPr>
            </w:pPr>
            <w:r w:rsidRPr="00423D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423D7D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423D7D" w:rsidRDefault="00C43D20" w:rsidP="00C43D20">
            <w:pPr>
              <w:pStyle w:val="aa"/>
              <w:rPr>
                <w:vertAlign w:val="superscript"/>
              </w:rPr>
            </w:pPr>
            <w:r w:rsidRPr="00423D7D">
              <w:rPr>
                <w:vertAlign w:val="superscript"/>
              </w:rPr>
              <w:t>(дата)</w:t>
            </w:r>
          </w:p>
        </w:tc>
      </w:tr>
    </w:tbl>
    <w:p w:rsidR="00C43D20" w:rsidRPr="00563412" w:rsidRDefault="00C43D20" w:rsidP="00C23DE5">
      <w:pPr>
        <w:rPr>
          <w:sz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43D20" w:rsidRPr="009814D1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Default="00C43D20" w:rsidP="00C43D20">
            <w:pPr>
              <w:pStyle w:val="aa"/>
            </w:pPr>
            <w:r>
              <w:t xml:space="preserve">Начальник Заречного </w:t>
            </w:r>
          </w:p>
          <w:p w:rsidR="00C43D20" w:rsidRPr="009814D1" w:rsidRDefault="00C43D20" w:rsidP="00C43D20">
            <w:pPr>
              <w:pStyle w:val="aa"/>
            </w:pPr>
            <w:r>
              <w:t xml:space="preserve">водопроводного участка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9814D1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9814D1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9814D1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9814D1" w:rsidRDefault="00C43D20" w:rsidP="00C43D20">
            <w:pPr>
              <w:pStyle w:val="aa"/>
            </w:pPr>
            <w:r>
              <w:t>Бунтиков И.В.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9814D1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9814D1" w:rsidRDefault="00C43D20" w:rsidP="00C43D20">
            <w:pPr>
              <w:pStyle w:val="aa"/>
            </w:pPr>
          </w:p>
        </w:tc>
      </w:tr>
      <w:tr w:rsidR="00C43D20" w:rsidRPr="009814D1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9814D1" w:rsidRDefault="00C43D20" w:rsidP="00C43D20">
            <w:pPr>
              <w:pStyle w:val="aa"/>
              <w:rPr>
                <w:vertAlign w:val="superscript"/>
              </w:rPr>
            </w:pPr>
            <w:r w:rsidRPr="009814D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3D20" w:rsidRPr="009814D1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9814D1" w:rsidRDefault="00C43D20" w:rsidP="00C43D20">
            <w:pPr>
              <w:pStyle w:val="aa"/>
              <w:rPr>
                <w:vertAlign w:val="superscript"/>
              </w:rPr>
            </w:pPr>
            <w:r w:rsidRPr="009814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3D20" w:rsidRPr="009814D1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9814D1" w:rsidRDefault="00C43D20" w:rsidP="00C43D20">
            <w:pPr>
              <w:pStyle w:val="aa"/>
              <w:rPr>
                <w:vertAlign w:val="superscript"/>
              </w:rPr>
            </w:pPr>
            <w:r w:rsidRPr="009814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9814D1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9814D1" w:rsidRDefault="00C43D20" w:rsidP="00C43D20">
            <w:pPr>
              <w:pStyle w:val="aa"/>
              <w:rPr>
                <w:vertAlign w:val="superscript"/>
              </w:rPr>
            </w:pPr>
            <w:r w:rsidRPr="009814D1">
              <w:rPr>
                <w:vertAlign w:val="superscript"/>
              </w:rPr>
              <w:t>(дата)</w:t>
            </w:r>
          </w:p>
        </w:tc>
      </w:tr>
      <w:tr w:rsidR="00C43D20" w:rsidRPr="00D6517A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Default="00C43D20" w:rsidP="00C43D20">
            <w:pPr>
              <w:pStyle w:val="aa"/>
            </w:pPr>
            <w:r>
              <w:t xml:space="preserve">Начальник Заречного цеха </w:t>
            </w:r>
          </w:p>
          <w:p w:rsidR="00C43D20" w:rsidRPr="00D6517A" w:rsidRDefault="00C43D20" w:rsidP="00C43D20">
            <w:pPr>
              <w:pStyle w:val="aa"/>
            </w:pPr>
            <w:r>
              <w:t>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  <w:r>
              <w:t>Кальгин И.Н.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D6517A" w:rsidRDefault="00C43D20" w:rsidP="00C43D20">
            <w:pPr>
              <w:pStyle w:val="aa"/>
            </w:pPr>
          </w:p>
        </w:tc>
      </w:tr>
      <w:tr w:rsidR="00C43D20" w:rsidRPr="00D6517A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  <w:r w:rsidRPr="00D651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  <w:r w:rsidRPr="00D651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  <w:r w:rsidRPr="00D651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D6517A" w:rsidRDefault="00C43D20" w:rsidP="00C43D20">
            <w:pPr>
              <w:pStyle w:val="aa"/>
              <w:rPr>
                <w:vertAlign w:val="superscript"/>
              </w:rPr>
            </w:pPr>
            <w:r w:rsidRPr="00D6517A">
              <w:rPr>
                <w:vertAlign w:val="superscript"/>
              </w:rPr>
              <w:t>(дата)</w:t>
            </w:r>
          </w:p>
        </w:tc>
      </w:tr>
    </w:tbl>
    <w:p w:rsidR="00C43D20" w:rsidRPr="00563412" w:rsidRDefault="00C43D20" w:rsidP="00C23DE5">
      <w:pPr>
        <w:rPr>
          <w:sz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43D20" w:rsidRPr="00282081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Default="00C43D20" w:rsidP="00C43D20">
            <w:pPr>
              <w:pStyle w:val="aa"/>
            </w:pPr>
            <w:r>
              <w:t xml:space="preserve">Начальник Нагорного </w:t>
            </w:r>
          </w:p>
          <w:p w:rsidR="00C43D20" w:rsidRPr="00282081" w:rsidRDefault="00C43D20" w:rsidP="00C43D20">
            <w:pPr>
              <w:pStyle w:val="aa"/>
            </w:pPr>
            <w:r>
              <w:t>водопроводного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282081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282081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282081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282081" w:rsidRDefault="00C43D20" w:rsidP="00C43D20">
            <w:pPr>
              <w:pStyle w:val="aa"/>
            </w:pPr>
            <w:r>
              <w:t>Кикеев А.Ю.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282081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282081" w:rsidRDefault="00C43D20" w:rsidP="00C43D20">
            <w:pPr>
              <w:pStyle w:val="aa"/>
            </w:pPr>
          </w:p>
        </w:tc>
      </w:tr>
      <w:tr w:rsidR="00C43D20" w:rsidRPr="00282081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282081" w:rsidRDefault="00C43D20" w:rsidP="00C43D20">
            <w:pPr>
              <w:pStyle w:val="aa"/>
              <w:rPr>
                <w:vertAlign w:val="superscript"/>
              </w:rPr>
            </w:pPr>
            <w:r w:rsidRPr="002820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3D20" w:rsidRPr="00282081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282081" w:rsidRDefault="00C43D20" w:rsidP="00C43D20">
            <w:pPr>
              <w:pStyle w:val="aa"/>
              <w:rPr>
                <w:vertAlign w:val="superscript"/>
              </w:rPr>
            </w:pPr>
            <w:r w:rsidRPr="002820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3D20" w:rsidRPr="00282081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282081" w:rsidRDefault="00C43D20" w:rsidP="00C43D20">
            <w:pPr>
              <w:pStyle w:val="aa"/>
              <w:rPr>
                <w:vertAlign w:val="superscript"/>
              </w:rPr>
            </w:pPr>
            <w:r w:rsidRPr="002820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282081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282081" w:rsidRDefault="00C43D20" w:rsidP="00C43D20">
            <w:pPr>
              <w:pStyle w:val="aa"/>
              <w:rPr>
                <w:vertAlign w:val="superscript"/>
              </w:rPr>
            </w:pPr>
            <w:r w:rsidRPr="00282081">
              <w:rPr>
                <w:vertAlign w:val="superscript"/>
              </w:rPr>
              <w:t>(дата)</w:t>
            </w:r>
          </w:p>
        </w:tc>
      </w:tr>
      <w:tr w:rsidR="00C43D20" w:rsidRPr="007108B3" w:rsidTr="00C43D2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Default="00C43D20" w:rsidP="00C43D20">
            <w:pPr>
              <w:pStyle w:val="aa"/>
            </w:pPr>
            <w:r>
              <w:t xml:space="preserve">Начальник Нижегородской </w:t>
            </w:r>
          </w:p>
          <w:p w:rsidR="00C43D20" w:rsidRPr="007108B3" w:rsidRDefault="00C43D20" w:rsidP="00C43D20">
            <w:pPr>
              <w:pStyle w:val="aa"/>
            </w:pPr>
            <w:proofErr w:type="gramStart"/>
            <w:r>
              <w:t>станции</w:t>
            </w:r>
            <w:proofErr w:type="gramEnd"/>
            <w:r>
              <w:t xml:space="preserve"> аэрации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D20" w:rsidRPr="007108B3" w:rsidRDefault="00C43D20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7108B3" w:rsidRDefault="00C43D20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7108B3" w:rsidRDefault="00C43D20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7108B3" w:rsidRDefault="00C43D20" w:rsidP="00C43D20">
            <w:pPr>
              <w:pStyle w:val="aa"/>
            </w:pPr>
            <w:bookmarkStart w:id="11" w:name="_GoBack"/>
            <w:bookmarkEnd w:id="11"/>
            <w:r>
              <w:t>Солтан С.П.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D20" w:rsidRPr="007108B3" w:rsidRDefault="00C43D20" w:rsidP="00C43D20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D20" w:rsidRPr="007108B3" w:rsidRDefault="00C43D20" w:rsidP="00C43D20">
            <w:pPr>
              <w:pStyle w:val="aa"/>
            </w:pPr>
          </w:p>
        </w:tc>
      </w:tr>
      <w:tr w:rsidR="00C43D20" w:rsidRPr="007108B3" w:rsidTr="00C43D2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43D20" w:rsidRPr="007108B3" w:rsidRDefault="00C43D20" w:rsidP="00C43D20">
            <w:pPr>
              <w:pStyle w:val="aa"/>
              <w:rPr>
                <w:vertAlign w:val="superscript"/>
              </w:rPr>
            </w:pPr>
            <w:r w:rsidRPr="007108B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3D20" w:rsidRPr="007108B3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3D20" w:rsidRPr="007108B3" w:rsidRDefault="00C43D20" w:rsidP="00C43D20">
            <w:pPr>
              <w:pStyle w:val="aa"/>
              <w:rPr>
                <w:vertAlign w:val="superscript"/>
              </w:rPr>
            </w:pPr>
            <w:r w:rsidRPr="007108B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3D20" w:rsidRPr="007108B3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3D20" w:rsidRPr="007108B3" w:rsidRDefault="00C43D20" w:rsidP="00C43D20">
            <w:pPr>
              <w:pStyle w:val="aa"/>
              <w:rPr>
                <w:vertAlign w:val="superscript"/>
              </w:rPr>
            </w:pPr>
            <w:r w:rsidRPr="007108B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3D20" w:rsidRPr="007108B3" w:rsidRDefault="00C43D20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3D20" w:rsidRPr="007108B3" w:rsidRDefault="00C43D20" w:rsidP="00C43D20">
            <w:pPr>
              <w:pStyle w:val="aa"/>
              <w:rPr>
                <w:vertAlign w:val="superscript"/>
              </w:rPr>
            </w:pPr>
            <w:r w:rsidRPr="007108B3">
              <w:rPr>
                <w:vertAlign w:val="superscript"/>
              </w:rPr>
              <w:t>(дата)</w:t>
            </w:r>
          </w:p>
        </w:tc>
      </w:tr>
      <w:tr w:rsidR="0045596C" w:rsidRPr="00D04BBA" w:rsidTr="00A276D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D04BBA" w:rsidRDefault="0045596C" w:rsidP="00A276D3">
            <w:pPr>
              <w:pStyle w:val="aa"/>
            </w:pPr>
            <w:r>
              <w:lastRenderedPageBreak/>
              <w:t>Заместитель начальника Заречного цеха водоснабжения – начальник Ново-</w:t>
            </w:r>
            <w:proofErr w:type="spellStart"/>
            <w:r>
              <w:t>Сормовской</w:t>
            </w:r>
            <w:proofErr w:type="spellEnd"/>
            <w:r>
              <w:t xml:space="preserve"> водопроводной станции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596C" w:rsidRPr="00D04BBA" w:rsidRDefault="0045596C" w:rsidP="00A276D3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D04BBA" w:rsidRDefault="0045596C" w:rsidP="00A276D3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D04BBA" w:rsidRDefault="0045596C" w:rsidP="00A276D3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D04BBA" w:rsidRDefault="0045596C" w:rsidP="00A276D3">
            <w:pPr>
              <w:pStyle w:val="aa"/>
            </w:pPr>
            <w:r>
              <w:t>Серпухов С.В.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D04BBA" w:rsidRDefault="0045596C" w:rsidP="00A276D3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D04BBA" w:rsidRDefault="0045596C" w:rsidP="00A276D3">
            <w:pPr>
              <w:pStyle w:val="aa"/>
            </w:pPr>
          </w:p>
        </w:tc>
      </w:tr>
      <w:tr w:rsidR="0045596C" w:rsidRPr="00D04BBA" w:rsidTr="00A276D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5596C" w:rsidRPr="00D04BBA" w:rsidRDefault="0045596C" w:rsidP="00A276D3">
            <w:pPr>
              <w:pStyle w:val="aa"/>
              <w:rPr>
                <w:vertAlign w:val="superscript"/>
              </w:rPr>
            </w:pPr>
            <w:r w:rsidRPr="00D04B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596C" w:rsidRPr="00D04BBA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596C" w:rsidRPr="00D04BBA" w:rsidRDefault="0045596C" w:rsidP="00A276D3">
            <w:pPr>
              <w:pStyle w:val="aa"/>
              <w:rPr>
                <w:vertAlign w:val="superscript"/>
              </w:rPr>
            </w:pPr>
            <w:r w:rsidRPr="00D04B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596C" w:rsidRPr="00D04BBA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596C" w:rsidRPr="00D04BBA" w:rsidRDefault="0045596C" w:rsidP="00A276D3">
            <w:pPr>
              <w:pStyle w:val="aa"/>
              <w:rPr>
                <w:vertAlign w:val="superscript"/>
              </w:rPr>
            </w:pPr>
            <w:r w:rsidRPr="00D04B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596C" w:rsidRPr="00D04BBA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596C" w:rsidRPr="00D04BBA" w:rsidRDefault="0045596C" w:rsidP="00A276D3">
            <w:pPr>
              <w:pStyle w:val="aa"/>
              <w:rPr>
                <w:vertAlign w:val="superscript"/>
              </w:rPr>
            </w:pPr>
            <w:r w:rsidRPr="00D04BBA">
              <w:rPr>
                <w:vertAlign w:val="superscript"/>
              </w:rPr>
              <w:t>(дата)</w:t>
            </w:r>
          </w:p>
        </w:tc>
      </w:tr>
    </w:tbl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1"/>
        <w:gridCol w:w="263"/>
        <w:gridCol w:w="20"/>
        <w:gridCol w:w="1822"/>
        <w:gridCol w:w="20"/>
        <w:gridCol w:w="264"/>
        <w:gridCol w:w="20"/>
        <w:gridCol w:w="3240"/>
        <w:gridCol w:w="20"/>
        <w:gridCol w:w="264"/>
        <w:gridCol w:w="20"/>
        <w:gridCol w:w="1649"/>
        <w:gridCol w:w="32"/>
      </w:tblGrid>
      <w:tr w:rsidR="00E656C8" w:rsidRPr="00A539BC" w:rsidTr="00E656C8">
        <w:trPr>
          <w:gridAfter w:val="1"/>
          <w:wAfter w:w="32" w:type="dxa"/>
          <w:trHeight w:val="284"/>
        </w:trPr>
        <w:tc>
          <w:tcPr>
            <w:tcW w:w="3673" w:type="dxa"/>
            <w:gridSpan w:val="2"/>
            <w:tcBorders>
              <w:top w:val="nil"/>
              <w:left w:val="nil"/>
              <w:right w:val="nil"/>
            </w:tcBorders>
          </w:tcPr>
          <w:p w:rsidR="0045596C" w:rsidRPr="00A539BC" w:rsidRDefault="0045596C" w:rsidP="00A276D3">
            <w:pPr>
              <w:pStyle w:val="aa"/>
            </w:pPr>
            <w:r>
              <w:t xml:space="preserve">Начальник Ремонтной службы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</w:tcPr>
          <w:p w:rsidR="0045596C" w:rsidRPr="00A539BC" w:rsidRDefault="0045596C" w:rsidP="00A276D3">
            <w:pPr>
              <w:pStyle w:val="aa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</w:tcPr>
          <w:p w:rsidR="0045596C" w:rsidRPr="00A539BC" w:rsidRDefault="0045596C" w:rsidP="00A276D3">
            <w:pPr>
              <w:pStyle w:val="aa"/>
            </w:pPr>
            <w:r>
              <w:t>Юманова Е.Г.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</w:tcPr>
          <w:p w:rsidR="0045596C" w:rsidRPr="00A539BC" w:rsidRDefault="0045596C" w:rsidP="00A276D3">
            <w:pPr>
              <w:pStyle w:val="aa"/>
            </w:pPr>
          </w:p>
        </w:tc>
      </w:tr>
      <w:tr w:rsidR="00E656C8" w:rsidRPr="00A539BC" w:rsidTr="00E656C8">
        <w:trPr>
          <w:gridAfter w:val="1"/>
          <w:wAfter w:w="32" w:type="dxa"/>
          <w:trHeight w:val="284"/>
        </w:trPr>
        <w:tc>
          <w:tcPr>
            <w:tcW w:w="3673" w:type="dxa"/>
            <w:gridSpan w:val="2"/>
            <w:tcBorders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  <w:rPr>
                <w:vertAlign w:val="superscript"/>
              </w:rPr>
            </w:pPr>
            <w:r w:rsidRPr="00A539BC">
              <w:rPr>
                <w:vertAlign w:val="superscript"/>
              </w:rPr>
              <w:t>(</w:t>
            </w:r>
            <w:proofErr w:type="gramStart"/>
            <w:r w:rsidRPr="00A539BC">
              <w:rPr>
                <w:vertAlign w:val="superscript"/>
              </w:rPr>
              <w:t>должность</w:t>
            </w:r>
            <w:proofErr w:type="gramEnd"/>
            <w:r w:rsidRPr="00A539BC">
              <w:rPr>
                <w:vertAlign w:val="superscript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  <w:rPr>
                <w:vertAlign w:val="superscript"/>
              </w:rPr>
            </w:pPr>
            <w:r w:rsidRPr="00A539B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  <w:rPr>
                <w:vertAlign w:val="superscript"/>
              </w:rPr>
            </w:pPr>
            <w:r w:rsidRPr="00A539BC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</w:tcPr>
          <w:p w:rsidR="0045596C" w:rsidRPr="00A539BC" w:rsidRDefault="0045596C" w:rsidP="00A276D3">
            <w:pPr>
              <w:pStyle w:val="aa"/>
              <w:rPr>
                <w:vertAlign w:val="superscript"/>
              </w:rPr>
            </w:pPr>
            <w:r w:rsidRPr="00A539BC">
              <w:rPr>
                <w:vertAlign w:val="superscript"/>
              </w:rPr>
              <w:t>(дата)</w:t>
            </w:r>
          </w:p>
        </w:tc>
      </w:tr>
      <w:tr w:rsidR="00E656C8" w:rsidTr="00E656C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656C8" w:rsidRDefault="00E656C8" w:rsidP="00E656C8">
            <w:pPr>
              <w:jc w:val="center"/>
              <w:rPr>
                <w:sz w:val="20"/>
              </w:rPr>
            </w:pPr>
          </w:p>
          <w:p w:rsidR="00E656C8" w:rsidRPr="00E656C8" w:rsidRDefault="00E656C8" w:rsidP="00E656C8">
            <w:pPr>
              <w:jc w:val="center"/>
              <w:rPr>
                <w:sz w:val="20"/>
              </w:rPr>
            </w:pPr>
            <w:r w:rsidRPr="00E656C8">
              <w:rPr>
                <w:sz w:val="20"/>
              </w:rPr>
              <w:t>Начальник Автозаводского</w:t>
            </w:r>
          </w:p>
          <w:p w:rsidR="00E656C8" w:rsidRDefault="00E656C8" w:rsidP="00E656C8">
            <w:pPr>
              <w:jc w:val="center"/>
            </w:pPr>
            <w:r w:rsidRPr="00E656C8">
              <w:rPr>
                <w:sz w:val="20"/>
              </w:rPr>
              <w:t>водопроводного участка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56C8" w:rsidRDefault="00E656C8" w:rsidP="00E656C8"/>
        </w:tc>
        <w:tc>
          <w:tcPr>
            <w:tcW w:w="1842" w:type="dxa"/>
            <w:gridSpan w:val="2"/>
            <w:tcBorders>
              <w:top w:val="nil"/>
              <w:left w:val="nil"/>
              <w:right w:val="nil"/>
            </w:tcBorders>
          </w:tcPr>
          <w:p w:rsidR="00E656C8" w:rsidRDefault="00E656C8" w:rsidP="00E656C8"/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56C8" w:rsidRDefault="00E656C8" w:rsidP="00E656C8"/>
          <w:p w:rsidR="00E656C8" w:rsidRDefault="00E656C8" w:rsidP="00E656C8"/>
          <w:p w:rsidR="00E656C8" w:rsidRPr="00E656C8" w:rsidRDefault="00E656C8" w:rsidP="00E656C8">
            <w:pPr>
              <w:jc w:val="center"/>
              <w:rPr>
                <w:sz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</w:tcPr>
          <w:p w:rsidR="00E656C8" w:rsidRDefault="00E656C8" w:rsidP="00E656C8">
            <w:pPr>
              <w:jc w:val="center"/>
              <w:rPr>
                <w:sz w:val="20"/>
              </w:rPr>
            </w:pPr>
          </w:p>
          <w:p w:rsidR="00E656C8" w:rsidRDefault="00E656C8" w:rsidP="00E656C8">
            <w:pPr>
              <w:jc w:val="center"/>
              <w:rPr>
                <w:sz w:val="20"/>
              </w:rPr>
            </w:pPr>
          </w:p>
          <w:p w:rsidR="00E656C8" w:rsidRDefault="00E656C8" w:rsidP="00E656C8">
            <w:pPr>
              <w:jc w:val="center"/>
            </w:pPr>
            <w:r w:rsidRPr="00E656C8">
              <w:rPr>
                <w:sz w:val="20"/>
              </w:rPr>
              <w:t>Голубев Ю.М.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56C8" w:rsidRDefault="00E656C8" w:rsidP="00E656C8"/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</w:tcPr>
          <w:p w:rsidR="00E656C8" w:rsidRDefault="00E656C8" w:rsidP="00E656C8"/>
        </w:tc>
      </w:tr>
      <w:tr w:rsidR="00E656C8" w:rsidTr="00E656C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656C8" w:rsidRPr="00E656C8" w:rsidRDefault="00E656C8" w:rsidP="00E656C8">
            <w:pPr>
              <w:jc w:val="center"/>
              <w:rPr>
                <w:sz w:val="18"/>
                <w:szCs w:val="18"/>
              </w:rPr>
            </w:pPr>
            <w:r w:rsidRPr="00E656C8">
              <w:rPr>
                <w:sz w:val="18"/>
                <w:szCs w:val="18"/>
              </w:rPr>
              <w:t>(должность)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56C8" w:rsidRPr="00E656C8" w:rsidRDefault="00E656C8" w:rsidP="00E656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</w:tcPr>
          <w:p w:rsidR="00E656C8" w:rsidRPr="00E656C8" w:rsidRDefault="00E656C8" w:rsidP="00E656C8">
            <w:pPr>
              <w:jc w:val="center"/>
              <w:rPr>
                <w:sz w:val="18"/>
                <w:szCs w:val="18"/>
              </w:rPr>
            </w:pPr>
            <w:r w:rsidRPr="00E656C8">
              <w:rPr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56C8" w:rsidRPr="00E656C8" w:rsidRDefault="00E656C8" w:rsidP="00E656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nil"/>
              <w:right w:val="nil"/>
            </w:tcBorders>
          </w:tcPr>
          <w:p w:rsidR="00E656C8" w:rsidRPr="00E656C8" w:rsidRDefault="00E656C8" w:rsidP="00E656C8">
            <w:pPr>
              <w:jc w:val="center"/>
              <w:rPr>
                <w:sz w:val="18"/>
                <w:szCs w:val="18"/>
              </w:rPr>
            </w:pPr>
            <w:r w:rsidRPr="00E656C8">
              <w:rPr>
                <w:sz w:val="18"/>
                <w:szCs w:val="18"/>
              </w:rPr>
              <w:t>(Ф.И.О.)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56C8" w:rsidRPr="00E656C8" w:rsidRDefault="00E656C8" w:rsidP="00E656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left w:val="nil"/>
              <w:bottom w:val="nil"/>
              <w:right w:val="nil"/>
            </w:tcBorders>
          </w:tcPr>
          <w:p w:rsidR="00E656C8" w:rsidRPr="00E656C8" w:rsidRDefault="00E656C8" w:rsidP="00E656C8">
            <w:pPr>
              <w:jc w:val="center"/>
              <w:rPr>
                <w:sz w:val="18"/>
                <w:szCs w:val="18"/>
              </w:rPr>
            </w:pPr>
            <w:r w:rsidRPr="00E656C8">
              <w:rPr>
                <w:sz w:val="18"/>
                <w:szCs w:val="18"/>
              </w:rPr>
              <w:t>(дата)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45596C" w:rsidRPr="00642F25" w:rsidTr="00A276D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3412" w:rsidRPr="00563412" w:rsidRDefault="00563412" w:rsidP="00A276D3">
            <w:pPr>
              <w:pStyle w:val="aa"/>
              <w:rPr>
                <w:sz w:val="10"/>
              </w:rPr>
            </w:pPr>
          </w:p>
          <w:p w:rsidR="00451337" w:rsidRDefault="0045596C" w:rsidP="00A276D3">
            <w:pPr>
              <w:pStyle w:val="aa"/>
            </w:pPr>
            <w:r>
              <w:t xml:space="preserve">Начальник </w:t>
            </w:r>
            <w:proofErr w:type="spellStart"/>
            <w:r>
              <w:t>Сормовского</w:t>
            </w:r>
            <w:proofErr w:type="spellEnd"/>
            <w:r>
              <w:t xml:space="preserve"> </w:t>
            </w:r>
          </w:p>
          <w:p w:rsidR="0045596C" w:rsidRPr="00642F25" w:rsidRDefault="0045596C" w:rsidP="00A276D3">
            <w:pPr>
              <w:pStyle w:val="aa"/>
            </w:pPr>
            <w:r>
              <w:t xml:space="preserve">водопроводного участка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596C" w:rsidRPr="00642F25" w:rsidRDefault="0045596C" w:rsidP="00A276D3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642F25" w:rsidRDefault="0045596C" w:rsidP="00A276D3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642F25" w:rsidRDefault="0045596C" w:rsidP="00A276D3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642F25" w:rsidRDefault="0045596C" w:rsidP="00A276D3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642F25" w:rsidRDefault="0045596C" w:rsidP="00A276D3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642F25" w:rsidRDefault="0045596C" w:rsidP="00A276D3">
            <w:pPr>
              <w:pStyle w:val="aa"/>
            </w:pPr>
          </w:p>
        </w:tc>
      </w:tr>
      <w:tr w:rsidR="0045596C" w:rsidRPr="00642F25" w:rsidTr="00A276D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5596C" w:rsidRPr="00642F25" w:rsidRDefault="0045596C" w:rsidP="00A276D3">
            <w:pPr>
              <w:pStyle w:val="aa"/>
              <w:rPr>
                <w:vertAlign w:val="superscript"/>
              </w:rPr>
            </w:pPr>
            <w:r w:rsidRPr="00642F2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596C" w:rsidRPr="00642F25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596C" w:rsidRPr="00642F25" w:rsidRDefault="0045596C" w:rsidP="00A276D3">
            <w:pPr>
              <w:pStyle w:val="aa"/>
              <w:rPr>
                <w:vertAlign w:val="superscript"/>
              </w:rPr>
            </w:pPr>
            <w:r w:rsidRPr="00642F2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596C" w:rsidRPr="00642F25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596C" w:rsidRPr="00642F25" w:rsidRDefault="0045596C" w:rsidP="00A276D3">
            <w:pPr>
              <w:pStyle w:val="aa"/>
              <w:rPr>
                <w:vertAlign w:val="superscript"/>
              </w:rPr>
            </w:pPr>
            <w:r w:rsidRPr="00642F2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596C" w:rsidRPr="00642F25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596C" w:rsidRPr="00642F25" w:rsidRDefault="0045596C" w:rsidP="00A276D3">
            <w:pPr>
              <w:pStyle w:val="aa"/>
              <w:rPr>
                <w:vertAlign w:val="superscript"/>
              </w:rPr>
            </w:pPr>
            <w:r w:rsidRPr="00642F25">
              <w:rPr>
                <w:vertAlign w:val="superscript"/>
              </w:rPr>
              <w:t>(дата)</w:t>
            </w:r>
          </w:p>
        </w:tc>
      </w:tr>
      <w:tr w:rsidR="0045596C" w:rsidRPr="00194117" w:rsidTr="00A276D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194117" w:rsidRDefault="0045596C" w:rsidP="00A276D3">
            <w:pPr>
              <w:pStyle w:val="aa"/>
            </w:pPr>
            <w:r>
              <w:t>Начальник Участка водолазных работ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596C" w:rsidRPr="00194117" w:rsidRDefault="0045596C" w:rsidP="00A276D3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194117" w:rsidRDefault="0045596C" w:rsidP="00A276D3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194117" w:rsidRDefault="0045596C" w:rsidP="00A276D3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194117" w:rsidRDefault="0045596C" w:rsidP="00A276D3">
            <w:pPr>
              <w:pStyle w:val="aa"/>
            </w:pPr>
            <w:r>
              <w:t>Ильичев А.Н.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194117" w:rsidRDefault="0045596C" w:rsidP="00A276D3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194117" w:rsidRDefault="0045596C" w:rsidP="00A276D3">
            <w:pPr>
              <w:pStyle w:val="aa"/>
            </w:pPr>
          </w:p>
        </w:tc>
      </w:tr>
      <w:tr w:rsidR="0045596C" w:rsidRPr="00194117" w:rsidTr="00A276D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5596C" w:rsidRPr="00194117" w:rsidRDefault="0045596C" w:rsidP="00A276D3">
            <w:pPr>
              <w:pStyle w:val="aa"/>
              <w:rPr>
                <w:vertAlign w:val="superscript"/>
              </w:rPr>
            </w:pPr>
            <w:r w:rsidRPr="001941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596C" w:rsidRPr="00194117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596C" w:rsidRPr="00194117" w:rsidRDefault="0045596C" w:rsidP="00A276D3">
            <w:pPr>
              <w:pStyle w:val="aa"/>
              <w:rPr>
                <w:vertAlign w:val="superscript"/>
              </w:rPr>
            </w:pPr>
            <w:r w:rsidRPr="001941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596C" w:rsidRPr="00194117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596C" w:rsidRPr="00194117" w:rsidRDefault="0045596C" w:rsidP="00A276D3">
            <w:pPr>
              <w:pStyle w:val="aa"/>
              <w:rPr>
                <w:vertAlign w:val="superscript"/>
              </w:rPr>
            </w:pPr>
            <w:r w:rsidRPr="001941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596C" w:rsidRPr="00194117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596C" w:rsidRPr="00194117" w:rsidRDefault="0045596C" w:rsidP="00A276D3">
            <w:pPr>
              <w:pStyle w:val="aa"/>
              <w:rPr>
                <w:vertAlign w:val="superscript"/>
              </w:rPr>
            </w:pPr>
            <w:r w:rsidRPr="00194117">
              <w:rPr>
                <w:vertAlign w:val="superscript"/>
              </w:rPr>
              <w:t>(дата)</w:t>
            </w:r>
          </w:p>
        </w:tc>
      </w:tr>
      <w:tr w:rsidR="0045596C" w:rsidRPr="00DB559E" w:rsidTr="00A276D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Default="0045596C" w:rsidP="00A276D3">
            <w:pPr>
              <w:pStyle w:val="aa"/>
            </w:pPr>
            <w:r>
              <w:t xml:space="preserve">Начальник химико-бактериологической лаборатории при Нижегородской </w:t>
            </w:r>
          </w:p>
          <w:p w:rsidR="0045596C" w:rsidRPr="00DB559E" w:rsidRDefault="0045596C" w:rsidP="00A276D3">
            <w:pPr>
              <w:pStyle w:val="aa"/>
            </w:pPr>
            <w:proofErr w:type="gramStart"/>
            <w:r>
              <w:t>станции</w:t>
            </w:r>
            <w:proofErr w:type="gramEnd"/>
            <w:r>
              <w:t xml:space="preserve"> аэрации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596C" w:rsidRPr="00DB559E" w:rsidRDefault="0045596C" w:rsidP="00A276D3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DB559E" w:rsidRDefault="0045596C" w:rsidP="00A276D3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DB559E" w:rsidRDefault="0045596C" w:rsidP="00A276D3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DB559E" w:rsidRDefault="0045596C" w:rsidP="00A276D3">
            <w:pPr>
              <w:pStyle w:val="aa"/>
            </w:pPr>
            <w:r>
              <w:t>Соколова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DB559E" w:rsidRDefault="0045596C" w:rsidP="00A276D3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DB559E" w:rsidRDefault="0045596C" w:rsidP="00A276D3">
            <w:pPr>
              <w:pStyle w:val="aa"/>
            </w:pPr>
          </w:p>
        </w:tc>
      </w:tr>
      <w:tr w:rsidR="0045596C" w:rsidRPr="00DB559E" w:rsidTr="00A276D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5596C" w:rsidRPr="00DB559E" w:rsidRDefault="0045596C" w:rsidP="00A276D3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596C" w:rsidRPr="00DB559E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596C" w:rsidRPr="00DB559E" w:rsidRDefault="0045596C" w:rsidP="00A276D3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596C" w:rsidRPr="00DB559E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596C" w:rsidRPr="00DB559E" w:rsidRDefault="0045596C" w:rsidP="00A276D3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596C" w:rsidRPr="00DB559E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596C" w:rsidRPr="00DB559E" w:rsidRDefault="0045596C" w:rsidP="00A276D3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  <w:tr w:rsidR="0045596C" w:rsidRPr="009B5B04" w:rsidTr="00A276D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9B5B04" w:rsidRDefault="00451337" w:rsidP="00451337">
            <w:pPr>
              <w:pStyle w:val="aa"/>
            </w:pPr>
            <w:r>
              <w:t xml:space="preserve">Начальник центральной химико-бактериологической лаборатории при </w:t>
            </w:r>
            <w:proofErr w:type="spellStart"/>
            <w:r w:rsidR="0045596C" w:rsidRPr="00451337">
              <w:rPr>
                <w:sz w:val="18"/>
                <w:szCs w:val="18"/>
              </w:rPr>
              <w:t>Слудинской</w:t>
            </w:r>
            <w:proofErr w:type="spellEnd"/>
            <w:r w:rsidRPr="00451337">
              <w:rPr>
                <w:sz w:val="18"/>
                <w:szCs w:val="18"/>
              </w:rPr>
              <w:t xml:space="preserve"> </w:t>
            </w:r>
            <w:r w:rsidR="0045596C" w:rsidRPr="00451337">
              <w:rPr>
                <w:sz w:val="18"/>
                <w:szCs w:val="18"/>
              </w:rPr>
              <w:t xml:space="preserve"> водопроводной станции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596C" w:rsidRPr="009B5B04" w:rsidRDefault="0045596C" w:rsidP="00A276D3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9B5B04" w:rsidRDefault="0045596C" w:rsidP="00A276D3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9B5B04" w:rsidRDefault="0045596C" w:rsidP="00A276D3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9B5B04" w:rsidRDefault="0045596C" w:rsidP="00A276D3">
            <w:pPr>
              <w:pStyle w:val="aa"/>
            </w:pPr>
            <w:r>
              <w:t>Маркина Е.П.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596C" w:rsidRPr="009B5B04" w:rsidRDefault="0045596C" w:rsidP="00A276D3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596C" w:rsidRPr="009B5B04" w:rsidRDefault="0045596C" w:rsidP="00A276D3">
            <w:pPr>
              <w:pStyle w:val="aa"/>
            </w:pPr>
          </w:p>
        </w:tc>
      </w:tr>
      <w:tr w:rsidR="0045596C" w:rsidRPr="009B5B04" w:rsidTr="00A276D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5596C" w:rsidRPr="009B5B04" w:rsidRDefault="0045596C" w:rsidP="00A276D3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596C" w:rsidRPr="009B5B04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596C" w:rsidRPr="009B5B04" w:rsidRDefault="0045596C" w:rsidP="00A276D3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596C" w:rsidRPr="009B5B04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596C" w:rsidRPr="009B5B04" w:rsidRDefault="0045596C" w:rsidP="00A276D3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596C" w:rsidRPr="009B5B04" w:rsidRDefault="0045596C" w:rsidP="00A276D3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596C" w:rsidRPr="009B5B04" w:rsidRDefault="0045596C" w:rsidP="00A276D3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(дата)</w:t>
            </w:r>
          </w:p>
        </w:tc>
      </w:tr>
    </w:tbl>
    <w:tbl>
      <w:tblPr>
        <w:tblStyle w:val="a3"/>
        <w:tblW w:w="11307" w:type="dxa"/>
        <w:tblLayout w:type="fixed"/>
        <w:tblLook w:val="04A0" w:firstRow="1" w:lastRow="0" w:firstColumn="1" w:lastColumn="0" w:noHBand="0" w:noVBand="1"/>
      </w:tblPr>
      <w:tblGrid>
        <w:gridCol w:w="3652"/>
        <w:gridCol w:w="284"/>
        <w:gridCol w:w="1842"/>
        <w:gridCol w:w="284"/>
        <w:gridCol w:w="3260"/>
        <w:gridCol w:w="425"/>
        <w:gridCol w:w="1560"/>
      </w:tblGrid>
      <w:tr w:rsidR="0075772E" w:rsidTr="0075772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20"/>
              </w:rPr>
            </w:pPr>
            <w:proofErr w:type="gramStart"/>
            <w:r w:rsidRPr="0075772E">
              <w:rPr>
                <w:sz w:val="20"/>
              </w:rPr>
              <w:t>Начальник  Центральной</w:t>
            </w:r>
            <w:proofErr w:type="gramEnd"/>
            <w:r w:rsidRPr="0075772E">
              <w:rPr>
                <w:sz w:val="20"/>
              </w:rPr>
              <w:t xml:space="preserve"> химико-бактериологическая лаборатории при Ново-</w:t>
            </w:r>
            <w:proofErr w:type="spellStart"/>
            <w:r w:rsidRPr="0075772E">
              <w:rPr>
                <w:sz w:val="20"/>
              </w:rPr>
              <w:t>Сормовской</w:t>
            </w:r>
            <w:proofErr w:type="spellEnd"/>
            <w:r w:rsidRPr="0075772E">
              <w:rPr>
                <w:sz w:val="20"/>
              </w:rPr>
              <w:t xml:space="preserve"> водопроводной станции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</w:tcPr>
          <w:p w:rsidR="0075772E" w:rsidRDefault="0075772E" w:rsidP="0075772E">
            <w:pPr>
              <w:jc w:val="center"/>
              <w:rPr>
                <w:sz w:val="20"/>
              </w:rPr>
            </w:pPr>
          </w:p>
          <w:p w:rsidR="0075772E" w:rsidRDefault="0075772E" w:rsidP="0075772E">
            <w:pPr>
              <w:jc w:val="center"/>
              <w:rPr>
                <w:sz w:val="20"/>
              </w:rPr>
            </w:pPr>
          </w:p>
          <w:p w:rsidR="0075772E" w:rsidRDefault="0075772E" w:rsidP="0075772E">
            <w:pPr>
              <w:jc w:val="center"/>
              <w:rPr>
                <w:sz w:val="20"/>
              </w:rPr>
            </w:pPr>
          </w:p>
          <w:p w:rsidR="0075772E" w:rsidRPr="0075772E" w:rsidRDefault="0075772E" w:rsidP="0075772E">
            <w:pPr>
              <w:jc w:val="center"/>
              <w:rPr>
                <w:sz w:val="20"/>
              </w:rPr>
            </w:pPr>
            <w:r w:rsidRPr="0075772E">
              <w:rPr>
                <w:sz w:val="20"/>
              </w:rPr>
              <w:t>Иваненкова Т.М.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:rsidR="0075772E" w:rsidRDefault="0075772E" w:rsidP="0075772E">
            <w:pPr>
              <w:jc w:val="center"/>
              <w:rPr>
                <w:sz w:val="20"/>
              </w:rPr>
            </w:pPr>
          </w:p>
          <w:p w:rsidR="0075772E" w:rsidRPr="0075772E" w:rsidRDefault="0075772E" w:rsidP="0075772E">
            <w:pPr>
              <w:jc w:val="center"/>
              <w:rPr>
                <w:sz w:val="20"/>
              </w:rPr>
            </w:pPr>
          </w:p>
          <w:p w:rsidR="0075772E" w:rsidRPr="0075772E" w:rsidRDefault="0075772E" w:rsidP="0075772E">
            <w:pPr>
              <w:tabs>
                <w:tab w:val="left" w:pos="4294"/>
              </w:tabs>
              <w:jc w:val="center"/>
              <w:rPr>
                <w:sz w:val="20"/>
              </w:rPr>
            </w:pPr>
          </w:p>
        </w:tc>
      </w:tr>
      <w:tr w:rsidR="0075772E" w:rsidTr="0075772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18"/>
                <w:szCs w:val="18"/>
              </w:rPr>
            </w:pPr>
            <w:r w:rsidRPr="0075772E">
              <w:rPr>
                <w:sz w:val="18"/>
                <w:szCs w:val="18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18"/>
                <w:szCs w:val="18"/>
              </w:rPr>
            </w:pPr>
            <w:r w:rsidRPr="0075772E">
              <w:rPr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18"/>
                <w:szCs w:val="18"/>
              </w:rPr>
            </w:pPr>
            <w:r w:rsidRPr="0075772E">
              <w:rPr>
                <w:sz w:val="18"/>
                <w:szCs w:val="18"/>
              </w:rPr>
              <w:t>(Ф.И.О.)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75772E" w:rsidRPr="0075772E" w:rsidRDefault="0075772E" w:rsidP="0075772E">
            <w:pPr>
              <w:jc w:val="center"/>
              <w:rPr>
                <w:sz w:val="18"/>
                <w:szCs w:val="18"/>
              </w:rPr>
            </w:pPr>
            <w:r w:rsidRPr="0075772E">
              <w:rPr>
                <w:sz w:val="18"/>
                <w:szCs w:val="18"/>
              </w:rPr>
              <w:t>(дата)</w:t>
            </w:r>
          </w:p>
        </w:tc>
      </w:tr>
    </w:tbl>
    <w:p w:rsidR="0075772E" w:rsidRDefault="0075772E" w:rsidP="00C23DE5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451337" w:rsidRPr="00DB559E" w:rsidTr="0045133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Pr="00DB559E" w:rsidRDefault="00BD2A1B" w:rsidP="00451337">
            <w:pPr>
              <w:pStyle w:val="aa"/>
            </w:pPr>
            <w:r w:rsidRPr="00030F91">
              <w:t>Заместитель генерального директора по строительству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1337" w:rsidRPr="00DB559E" w:rsidRDefault="00451337" w:rsidP="00451337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Pr="00DB559E" w:rsidRDefault="00451337" w:rsidP="00451337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1337" w:rsidRPr="00DB559E" w:rsidRDefault="00451337" w:rsidP="00451337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Pr="00DB559E" w:rsidRDefault="00BD2A1B" w:rsidP="00451337">
            <w:pPr>
              <w:pStyle w:val="aa"/>
            </w:pPr>
            <w:r w:rsidRPr="00030F91">
              <w:t>Арзамасцев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1337" w:rsidRPr="00DB559E" w:rsidRDefault="00451337" w:rsidP="00451337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337" w:rsidRPr="00DB559E" w:rsidRDefault="00451337" w:rsidP="00451337">
            <w:pPr>
              <w:pStyle w:val="aa"/>
            </w:pPr>
          </w:p>
        </w:tc>
      </w:tr>
      <w:tr w:rsidR="00451337" w:rsidRPr="00DB559E" w:rsidTr="0045133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51337" w:rsidRPr="00DB559E" w:rsidRDefault="00451337" w:rsidP="00451337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1337" w:rsidRPr="00DB559E" w:rsidRDefault="00451337" w:rsidP="00451337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1337" w:rsidRPr="00DB559E" w:rsidRDefault="00451337" w:rsidP="00451337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1337" w:rsidRPr="00DB559E" w:rsidRDefault="00451337" w:rsidP="00451337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1337" w:rsidRPr="00DB559E" w:rsidRDefault="00451337" w:rsidP="00451337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1337" w:rsidRPr="00DB559E" w:rsidRDefault="00451337" w:rsidP="00451337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1337" w:rsidRPr="00DB559E" w:rsidRDefault="00451337" w:rsidP="00451337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Default="00BD2A1B" w:rsidP="002A3249">
            <w:pPr>
              <w:pStyle w:val="aa"/>
            </w:pPr>
            <w:r w:rsidRPr="00030F91">
              <w:t xml:space="preserve">Директор по информационным </w:t>
            </w:r>
          </w:p>
          <w:p w:rsidR="00BD2A1B" w:rsidRPr="00DB559E" w:rsidRDefault="00BD2A1B" w:rsidP="002A3249">
            <w:pPr>
              <w:pStyle w:val="aa"/>
            </w:pPr>
            <w:r w:rsidRPr="00030F91">
              <w:t>технологиям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proofErr w:type="spellStart"/>
            <w:r w:rsidRPr="00030F91">
              <w:t>Ермольчев</w:t>
            </w:r>
            <w:proofErr w:type="spellEnd"/>
            <w:r w:rsidRPr="00030F91">
              <w:t xml:space="preserve"> А.М.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</w:tbl>
    <w:p w:rsidR="00451337" w:rsidRDefault="00451337" w:rsidP="00C23DE5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BD2A1B" w:rsidRPr="00DB559E" w:rsidTr="002A324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Руководитель группы отдела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Домакова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</w:tbl>
    <w:p w:rsidR="00451337" w:rsidRDefault="00451337" w:rsidP="00C23DE5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BD2A1B" w:rsidRPr="00DB559E" w:rsidTr="002A324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Главный 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Шацков В.Е.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</w:tbl>
    <w:p w:rsidR="00451337" w:rsidRDefault="00451337" w:rsidP="00C23DE5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BD2A1B" w:rsidRPr="00DB559E" w:rsidTr="002A324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 xml:space="preserve">Начальник </w:t>
            </w:r>
            <w:r w:rsidR="00424C2E" w:rsidRPr="00424C2E">
              <w:t xml:space="preserve">инвестиционно-кредитного </w:t>
            </w:r>
            <w:r w:rsidRPr="00030F91">
              <w:t>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proofErr w:type="spellStart"/>
            <w:r w:rsidRPr="00030F91">
              <w:t>Базин</w:t>
            </w:r>
            <w:proofErr w:type="spellEnd"/>
            <w:r w:rsidRPr="00030F91">
              <w:t xml:space="preserve"> И.В</w:t>
            </w:r>
            <w:r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</w:tbl>
    <w:p w:rsidR="00451337" w:rsidRDefault="00451337" w:rsidP="00C23DE5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BD2A1B" w:rsidRPr="00DB559E" w:rsidTr="002A324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Главный энергетик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Соленов А.Э.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</w:tbl>
    <w:p w:rsidR="00BD2A1B" w:rsidRDefault="00BD2A1B" w:rsidP="00C23DE5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BD2A1B" w:rsidRPr="00DB559E" w:rsidTr="002A324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Заместитель главного инженера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proofErr w:type="spellStart"/>
            <w:r w:rsidRPr="00030F91">
              <w:t>Лихотников</w:t>
            </w:r>
            <w:proofErr w:type="spellEnd"/>
            <w:r w:rsidRPr="00030F91">
              <w:t xml:space="preserve"> М.Я.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</w:tbl>
    <w:p w:rsidR="00BD2A1B" w:rsidRDefault="00BD2A1B" w:rsidP="00C23DE5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BD2A1B" w:rsidRPr="00DB559E" w:rsidTr="002A324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424C2E" w:rsidP="002A3249">
            <w:pPr>
              <w:pStyle w:val="aa"/>
            </w:pPr>
            <w:r w:rsidRPr="00424C2E">
              <w:t>Начальник управления по закупкам и снабжению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Алексеев А.Г.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C2E" w:rsidRDefault="00424C2E" w:rsidP="002A3249">
            <w:pPr>
              <w:pStyle w:val="aa"/>
            </w:pPr>
            <w:r w:rsidRPr="00424C2E">
              <w:t>Начальник управления по работе</w:t>
            </w:r>
          </w:p>
          <w:p w:rsidR="00BD2A1B" w:rsidRPr="00DB559E" w:rsidRDefault="00424C2E" w:rsidP="002A3249">
            <w:pPr>
              <w:pStyle w:val="aa"/>
            </w:pPr>
            <w:r w:rsidRPr="00424C2E">
              <w:t xml:space="preserve"> с персоналом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Тихонова В.Н.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</w:tbl>
    <w:p w:rsidR="00BD2A1B" w:rsidRDefault="00BD2A1B" w:rsidP="00C23DE5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BD2A1B" w:rsidRPr="00DB559E" w:rsidTr="002A324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424C2E" w:rsidP="002A3249">
            <w:pPr>
              <w:pStyle w:val="aa"/>
            </w:pPr>
            <w:r w:rsidRPr="00424C2E">
              <w:t>Начальник управления стратегического развития и контроля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  <w:r w:rsidRPr="00030F91">
              <w:t>Богданов А.В.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2A1B" w:rsidRPr="00DB559E" w:rsidRDefault="00BD2A1B" w:rsidP="002A3249">
            <w:pPr>
              <w:pStyle w:val="aa"/>
            </w:pPr>
          </w:p>
        </w:tc>
      </w:tr>
      <w:tr w:rsidR="00BD2A1B" w:rsidRPr="00DB559E" w:rsidTr="002A324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2A1B" w:rsidRPr="00DB559E" w:rsidRDefault="00BD2A1B" w:rsidP="002A3249">
            <w:pPr>
              <w:pStyle w:val="aa"/>
              <w:rPr>
                <w:vertAlign w:val="superscript"/>
              </w:rPr>
            </w:pPr>
            <w:r w:rsidRPr="00DB559E">
              <w:rPr>
                <w:vertAlign w:val="superscript"/>
              </w:rPr>
              <w:t>(дата)</w:t>
            </w:r>
          </w:p>
        </w:tc>
      </w:tr>
    </w:tbl>
    <w:p w:rsidR="00C23DE5" w:rsidRPr="003C5C39" w:rsidRDefault="00C23DE5" w:rsidP="00C23DE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23DE5" w:rsidRPr="009B5B04" w:rsidTr="00C43D2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 w:rsidRPr="009B5B04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 w:rsidRPr="009B5B04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DE5" w:rsidRPr="009B5B04" w:rsidRDefault="00C23DE5" w:rsidP="00C43D20">
            <w:pPr>
              <w:pStyle w:val="aa"/>
            </w:pPr>
            <w:r>
              <w:t>10.09.2021</w:t>
            </w:r>
          </w:p>
        </w:tc>
      </w:tr>
      <w:tr w:rsidR="00C23DE5" w:rsidRPr="009B5B04" w:rsidTr="00C43D2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b/>
                <w:vertAlign w:val="superscript"/>
              </w:rPr>
            </w:pPr>
            <w:r w:rsidRPr="009B5B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b/>
                <w:vertAlign w:val="superscript"/>
              </w:rPr>
            </w:pPr>
            <w:r w:rsidRPr="009B5B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b/>
                <w:vertAlign w:val="superscript"/>
              </w:rPr>
            </w:pPr>
            <w:r w:rsidRPr="009B5B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23DE5" w:rsidRPr="009B5B04" w:rsidRDefault="00C23DE5" w:rsidP="00C43D20">
            <w:pPr>
              <w:pStyle w:val="aa"/>
              <w:rPr>
                <w:vertAlign w:val="superscript"/>
              </w:rPr>
            </w:pPr>
            <w:r w:rsidRPr="009B5B04">
              <w:rPr>
                <w:vertAlign w:val="superscript"/>
              </w:rPr>
              <w:t>(дата)</w:t>
            </w:r>
          </w:p>
        </w:tc>
      </w:tr>
    </w:tbl>
    <w:p w:rsidR="00DC1A91" w:rsidRPr="00A07F13" w:rsidRDefault="00DC1A91" w:rsidP="00DC1A91"/>
    <w:sectPr w:rsidR="00DC1A91" w:rsidRPr="00A07F13" w:rsidSect="008C69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2BF" w:rsidRPr="00701403" w:rsidRDefault="006412BF" w:rsidP="00544C38">
      <w:pPr>
        <w:rPr>
          <w:szCs w:val="24"/>
        </w:rPr>
      </w:pPr>
      <w:r>
        <w:separator/>
      </w:r>
    </w:p>
  </w:endnote>
  <w:endnote w:type="continuationSeparator" w:id="0">
    <w:p w:rsidR="006412BF" w:rsidRPr="00701403" w:rsidRDefault="006412BF" w:rsidP="00544C38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D5A" w:rsidRDefault="00F46D5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D5A" w:rsidRDefault="00F46D5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D5A" w:rsidRDefault="00F46D5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2BF" w:rsidRPr="00701403" w:rsidRDefault="006412BF" w:rsidP="00544C38">
      <w:pPr>
        <w:rPr>
          <w:szCs w:val="24"/>
        </w:rPr>
      </w:pPr>
      <w:r>
        <w:separator/>
      </w:r>
    </w:p>
  </w:footnote>
  <w:footnote w:type="continuationSeparator" w:id="0">
    <w:p w:rsidR="006412BF" w:rsidRPr="00701403" w:rsidRDefault="006412BF" w:rsidP="00544C38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D5A" w:rsidRDefault="00F46D5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D5A" w:rsidRDefault="00F46D5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D5A" w:rsidRDefault="00F46D5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4"/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Акционерное Общество &quot;Нижегородский водоканал&quot;"/>
    <w:docVar w:name="doc_name" w:val="Документ4"/>
    <w:docVar w:name="doc_type" w:val="5"/>
    <w:docVar w:name="fill_date" w:val="30.08.2021"/>
    <w:docVar w:name="org_guid" w:val="47270836ADBC49CEB73F71DD6E503E1F"/>
    <w:docVar w:name="org_id" w:val="8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tep_test" w:val="6"/>
    <w:docVar w:name="sv_docs" w:val="1"/>
  </w:docVars>
  <w:rsids>
    <w:rsidRoot w:val="00544C38"/>
    <w:rsid w:val="0002033E"/>
    <w:rsid w:val="000C5130"/>
    <w:rsid w:val="000D3760"/>
    <w:rsid w:val="000F0714"/>
    <w:rsid w:val="00105932"/>
    <w:rsid w:val="00145455"/>
    <w:rsid w:val="00196135"/>
    <w:rsid w:val="00196DD3"/>
    <w:rsid w:val="001A7AC3"/>
    <w:rsid w:val="001B19D8"/>
    <w:rsid w:val="00237B32"/>
    <w:rsid w:val="002743B5"/>
    <w:rsid w:val="002761BA"/>
    <w:rsid w:val="002A3249"/>
    <w:rsid w:val="002A3982"/>
    <w:rsid w:val="002D46CA"/>
    <w:rsid w:val="00317265"/>
    <w:rsid w:val="00385BE7"/>
    <w:rsid w:val="003A1C01"/>
    <w:rsid w:val="003A2259"/>
    <w:rsid w:val="003C3080"/>
    <w:rsid w:val="003C79E5"/>
    <w:rsid w:val="003F4B55"/>
    <w:rsid w:val="00424C2E"/>
    <w:rsid w:val="00450E3E"/>
    <w:rsid w:val="00451337"/>
    <w:rsid w:val="0045596C"/>
    <w:rsid w:val="004654AF"/>
    <w:rsid w:val="00485D95"/>
    <w:rsid w:val="00495D50"/>
    <w:rsid w:val="004B7161"/>
    <w:rsid w:val="004C6BD0"/>
    <w:rsid w:val="004D3FF5"/>
    <w:rsid w:val="004E5CB1"/>
    <w:rsid w:val="00525AE5"/>
    <w:rsid w:val="00534A2B"/>
    <w:rsid w:val="00544C38"/>
    <w:rsid w:val="00547088"/>
    <w:rsid w:val="0055465C"/>
    <w:rsid w:val="005567D6"/>
    <w:rsid w:val="00563412"/>
    <w:rsid w:val="005645F0"/>
    <w:rsid w:val="00572AE0"/>
    <w:rsid w:val="00584289"/>
    <w:rsid w:val="005F64E6"/>
    <w:rsid w:val="006412BF"/>
    <w:rsid w:val="00642E12"/>
    <w:rsid w:val="0065289A"/>
    <w:rsid w:val="0067226F"/>
    <w:rsid w:val="006D0BD2"/>
    <w:rsid w:val="006E4DFC"/>
    <w:rsid w:val="00717C54"/>
    <w:rsid w:val="00725C51"/>
    <w:rsid w:val="0075772E"/>
    <w:rsid w:val="0076022B"/>
    <w:rsid w:val="007E4728"/>
    <w:rsid w:val="00820552"/>
    <w:rsid w:val="00850E10"/>
    <w:rsid w:val="00874569"/>
    <w:rsid w:val="008B121B"/>
    <w:rsid w:val="008C69FC"/>
    <w:rsid w:val="009231F5"/>
    <w:rsid w:val="009311D6"/>
    <w:rsid w:val="00936F48"/>
    <w:rsid w:val="009647F7"/>
    <w:rsid w:val="009A1326"/>
    <w:rsid w:val="009D6532"/>
    <w:rsid w:val="00A026A4"/>
    <w:rsid w:val="00A07F13"/>
    <w:rsid w:val="00A276D3"/>
    <w:rsid w:val="00A87B0D"/>
    <w:rsid w:val="00AF0763"/>
    <w:rsid w:val="00AF1EDF"/>
    <w:rsid w:val="00B12F45"/>
    <w:rsid w:val="00B2089E"/>
    <w:rsid w:val="00B3448B"/>
    <w:rsid w:val="00B43352"/>
    <w:rsid w:val="00B874F5"/>
    <w:rsid w:val="00BA560A"/>
    <w:rsid w:val="00BD2A1B"/>
    <w:rsid w:val="00BE5434"/>
    <w:rsid w:val="00C0355B"/>
    <w:rsid w:val="00C071D3"/>
    <w:rsid w:val="00C23DE5"/>
    <w:rsid w:val="00C43D20"/>
    <w:rsid w:val="00C93056"/>
    <w:rsid w:val="00CA2E96"/>
    <w:rsid w:val="00CD0474"/>
    <w:rsid w:val="00CD1BA4"/>
    <w:rsid w:val="00CD2568"/>
    <w:rsid w:val="00CE6F3D"/>
    <w:rsid w:val="00D11966"/>
    <w:rsid w:val="00DA705C"/>
    <w:rsid w:val="00DC0F74"/>
    <w:rsid w:val="00DC1A91"/>
    <w:rsid w:val="00DD6622"/>
    <w:rsid w:val="00E25119"/>
    <w:rsid w:val="00E30B79"/>
    <w:rsid w:val="00E458F1"/>
    <w:rsid w:val="00E51BE0"/>
    <w:rsid w:val="00E656C8"/>
    <w:rsid w:val="00EA3306"/>
    <w:rsid w:val="00EB7BDE"/>
    <w:rsid w:val="00EC5373"/>
    <w:rsid w:val="00F06873"/>
    <w:rsid w:val="00F262EE"/>
    <w:rsid w:val="00F46D5A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43B698-6823-438C-8066-DA872221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44C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44C38"/>
    <w:rPr>
      <w:sz w:val="24"/>
    </w:rPr>
  </w:style>
  <w:style w:type="paragraph" w:styleId="ad">
    <w:name w:val="footer"/>
    <w:basedOn w:val="a"/>
    <w:link w:val="ae"/>
    <w:rsid w:val="00544C3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44C38"/>
    <w:rPr>
      <w:sz w:val="24"/>
    </w:rPr>
  </w:style>
  <w:style w:type="paragraph" w:styleId="af">
    <w:name w:val="Balloon Text"/>
    <w:basedOn w:val="a"/>
    <w:link w:val="af0"/>
    <w:semiHidden/>
    <w:unhideWhenUsed/>
    <w:rsid w:val="005634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5634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4</TotalTime>
  <Pages>17</Pages>
  <Words>5149</Words>
  <Characters>29355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SEA</dc:creator>
  <cp:lastModifiedBy>Кучин Илья Дмитриевич</cp:lastModifiedBy>
  <cp:revision>2</cp:revision>
  <cp:lastPrinted>2022-01-10T12:21:00Z</cp:lastPrinted>
  <dcterms:created xsi:type="dcterms:W3CDTF">2022-01-10T12:25:00Z</dcterms:created>
  <dcterms:modified xsi:type="dcterms:W3CDTF">2022-01-10T12:25:00Z</dcterms:modified>
</cp:coreProperties>
</file>